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2EC8D" w14:textId="348A952E" w:rsidR="005D615F" w:rsidRPr="001D2FBF" w:rsidRDefault="005D615F" w:rsidP="005D615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</w:t>
      </w:r>
      <w:bookmarkStart w:id="1" w:name="_GoBack"/>
      <w:bookmarkEnd w:id="1"/>
      <w:r>
        <w:rPr>
          <w:rFonts w:ascii="Arial" w:hAnsi="Arial" w:cs="Arial"/>
          <w:b/>
          <w:sz w:val="24"/>
          <w:szCs w:val="28"/>
          <w:lang w:val="en-US"/>
        </w:rPr>
        <w:t>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D821B7">
        <w:rPr>
          <w:rFonts w:ascii="Arial" w:hAnsi="Arial" w:cs="Arial"/>
          <w:b/>
          <w:sz w:val="24"/>
          <w:szCs w:val="28"/>
          <w:lang w:val="en-US"/>
        </w:rPr>
        <w:t>6637</w:t>
      </w:r>
    </w:p>
    <w:p w14:paraId="21398696" w14:textId="77777777" w:rsidR="005D615F" w:rsidRPr="001D2FBF" w:rsidRDefault="005D615F" w:rsidP="005D615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36ECF1A9" w14:textId="01739C47" w:rsidR="005D615F" w:rsidRPr="00AB4182" w:rsidRDefault="005D615F" w:rsidP="005D61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>
        <w:rPr>
          <w:rFonts w:ascii="Arial" w:hAnsi="Arial" w:cs="Arial"/>
          <w:color w:val="000000"/>
          <w:sz w:val="22"/>
          <w:lang w:eastAsia="zh-CN"/>
        </w:rPr>
        <w:t>2.2.2.3</w:t>
      </w:r>
    </w:p>
    <w:p w14:paraId="3AFFB554" w14:textId="77777777" w:rsidR="005D615F" w:rsidRPr="00915D73" w:rsidRDefault="005D615F" w:rsidP="005D615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vivo</w:t>
      </w:r>
    </w:p>
    <w:p w14:paraId="7EDC19E6" w14:textId="2C8AE6C5" w:rsidR="005D615F" w:rsidRPr="00873E1F" w:rsidRDefault="005D615F" w:rsidP="005D615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Link level simulation results for UE RX-TX time difference</w:t>
      </w:r>
    </w:p>
    <w:p w14:paraId="5CDA8A35" w14:textId="77777777" w:rsidR="005D615F" w:rsidRPr="00DF181C" w:rsidRDefault="005D615F" w:rsidP="005D615F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6F5049F" w14:textId="77777777" w:rsidR="005D615F" w:rsidRPr="001D2FBF" w:rsidRDefault="005D615F" w:rsidP="005D61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40BF1AC8" w14:textId="77777777" w:rsidR="005D615F" w:rsidRDefault="005D615F" w:rsidP="005D615F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RAN4#98-e meeting, there were agreements to provide simulation results based on parameter combinations in [2]. The agreements were captured in the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15F" w14:paraId="70D74E31" w14:textId="77777777" w:rsidTr="003C15DE">
        <w:tc>
          <w:tcPr>
            <w:tcW w:w="9629" w:type="dxa"/>
          </w:tcPr>
          <w:p w14:paraId="7E734E62" w14:textId="77777777" w:rsidR="005D615F" w:rsidRPr="00E0512A" w:rsidRDefault="005D615F" w:rsidP="003C15DE">
            <w:pPr>
              <w:numPr>
                <w:ilvl w:val="0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0512A">
              <w:rPr>
                <w:i/>
                <w:iCs/>
                <w:sz w:val="22"/>
                <w:szCs w:val="22"/>
                <w:lang w:val="en-US"/>
              </w:rPr>
              <w:t>Companies are encouraged to bring PRS accuracy simulation results in RAN4 #99e for the identified set of parameters</w:t>
            </w:r>
          </w:p>
          <w:p w14:paraId="2892FCBD" w14:textId="77777777" w:rsidR="005D615F" w:rsidRPr="00E0512A" w:rsidRDefault="005D615F" w:rsidP="003C15DE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PRS BW defined in number of PRBs</w:t>
            </w:r>
          </w:p>
          <w:p w14:paraId="29F6B14F" w14:textId="77777777" w:rsidR="005D615F" w:rsidRPr="00E0512A" w:rsidRDefault="005D615F" w:rsidP="003C15DE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PRS SCS</w:t>
            </w:r>
          </w:p>
          <w:p w14:paraId="77FCE496" w14:textId="77777777" w:rsidR="005D615F" w:rsidRPr="00E0512A" w:rsidRDefault="005D615F" w:rsidP="003C15DE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ResourceRepetitionFactor</w:t>
            </w:r>
            <w:proofErr w:type="spellEnd"/>
            <w:r w:rsidRPr="00E0512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3BDA33DF" w14:textId="77777777" w:rsidR="005D615F" w:rsidRPr="00E0512A" w:rsidRDefault="005D615F" w:rsidP="003C15DE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NumSymbols</w:t>
            </w:r>
            <w:proofErr w:type="spellEnd"/>
            <w:r w:rsidRPr="00E0512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3D04C2B6" w14:textId="77777777" w:rsidR="005D615F" w:rsidRPr="00E0512A" w:rsidRDefault="005D615F" w:rsidP="003C15DE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CombSizeN</w:t>
            </w:r>
            <w:proofErr w:type="spellEnd"/>
          </w:p>
          <w:p w14:paraId="7AAE8BA4" w14:textId="77777777" w:rsidR="005D615F" w:rsidRPr="00E0512A" w:rsidRDefault="005D615F" w:rsidP="003C15DE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Other parameters are FFS</w:t>
            </w:r>
          </w:p>
          <w:p w14:paraId="15301661" w14:textId="77777777" w:rsidR="005D615F" w:rsidRPr="001B13A7" w:rsidRDefault="005D615F" w:rsidP="003C15DE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0512A">
              <w:rPr>
                <w:i/>
                <w:iCs/>
                <w:sz w:val="22"/>
                <w:szCs w:val="22"/>
              </w:rPr>
              <w:t>Note: the full set of parameters and values were included in R4-</w:t>
            </w:r>
            <w:r>
              <w:rPr>
                <w:i/>
                <w:iCs/>
                <w:sz w:val="22"/>
                <w:szCs w:val="22"/>
              </w:rPr>
              <w:t>2104092</w:t>
            </w:r>
            <w:r w:rsidRPr="00E0512A">
              <w:rPr>
                <w:i/>
                <w:iCs/>
                <w:sz w:val="22"/>
                <w:szCs w:val="22"/>
              </w:rPr>
              <w:t>, which will be also used as the template used to collect the simulation results also.</w:t>
            </w:r>
          </w:p>
        </w:tc>
      </w:tr>
    </w:tbl>
    <w:p w14:paraId="0EDFAE88" w14:textId="0B06A652" w:rsidR="005D615F" w:rsidRPr="001D2FBF" w:rsidRDefault="005D615F" w:rsidP="005D615F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contribution, we provide simulation results for UE Rx-Tx time difference measurement accuracy based on simulation assumptions in [2] and [3].</w:t>
      </w:r>
    </w:p>
    <w:p w14:paraId="36374D48" w14:textId="77777777" w:rsidR="005D615F" w:rsidRPr="001D2FBF" w:rsidRDefault="005D615F" w:rsidP="005D615F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029C8DA4" w14:textId="55174D2D" w:rsidR="005D615F" w:rsidRDefault="005D615F" w:rsidP="005D615F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</w:t>
      </w:r>
      <w:r>
        <w:rPr>
          <w:sz w:val="22"/>
          <w:szCs w:val="22"/>
          <w:lang w:val="en-US"/>
        </w:rPr>
        <w:t xml:space="preserve">UE Rx-Tx time difference </w:t>
      </w:r>
      <w:r>
        <w:rPr>
          <w:sz w:val="22"/>
          <w:szCs w:val="22"/>
          <w:lang w:eastAsia="zh-CN"/>
        </w:rPr>
        <w:t xml:space="preserve">measurement accuracy are provided in Tables 1, 2, 3 for 15kHz SCS, 30kHz SCS and 120kHz SCS respectively. Detailed simulation assumptions are provided [3]. The accuracy results are based on measurements of 4 samples. </w:t>
      </w:r>
      <w:r w:rsidR="00E804E1" w:rsidRPr="00E804E1">
        <w:rPr>
          <w:sz w:val="22"/>
          <w:szCs w:val="22"/>
          <w:lang w:eastAsia="zh-CN"/>
        </w:rPr>
        <w:t>Es/</w:t>
      </w:r>
      <w:proofErr w:type="spellStart"/>
      <w:r w:rsidR="00E804E1" w:rsidRPr="00E804E1">
        <w:rPr>
          <w:sz w:val="22"/>
          <w:szCs w:val="22"/>
          <w:lang w:eastAsia="zh-CN"/>
        </w:rPr>
        <w:t>Iot</w:t>
      </w:r>
      <w:proofErr w:type="spellEnd"/>
      <w:r w:rsidR="00E804E1" w:rsidRPr="00E804E1">
        <w:rPr>
          <w:sz w:val="22"/>
          <w:szCs w:val="22"/>
          <w:lang w:eastAsia="zh-CN"/>
        </w:rPr>
        <w:t xml:space="preserve"> for t</w:t>
      </w:r>
      <w:r w:rsidR="00E804E1">
        <w:rPr>
          <w:sz w:val="22"/>
          <w:szCs w:val="22"/>
          <w:lang w:eastAsia="zh-CN"/>
        </w:rPr>
        <w:t>he 3</w:t>
      </w:r>
      <w:r w:rsidR="00E804E1" w:rsidRPr="00E804E1">
        <w:rPr>
          <w:sz w:val="22"/>
          <w:szCs w:val="22"/>
          <w:lang w:eastAsia="zh-CN"/>
        </w:rPr>
        <w:t xml:space="preserve"> cells (cell 1, cell 2, cell 3)</w:t>
      </w:r>
      <w:r w:rsidR="00E804E1">
        <w:rPr>
          <w:sz w:val="22"/>
          <w:szCs w:val="22"/>
          <w:lang w:eastAsia="zh-CN"/>
        </w:rPr>
        <w:t xml:space="preserve"> is (-3dB, -13dB, -13dB).</w:t>
      </w:r>
    </w:p>
    <w:p w14:paraId="69B528CF" w14:textId="67403636" w:rsidR="007844AB" w:rsidRDefault="007844AB" w:rsidP="007844AB">
      <w:pPr>
        <w:spacing w:before="240" w:after="0"/>
        <w:jc w:val="center"/>
        <w:rPr>
          <w:sz w:val="22"/>
          <w:szCs w:val="22"/>
          <w:lang w:eastAsia="zh-CN"/>
        </w:rPr>
      </w:pPr>
      <w:bookmarkStart w:id="4" w:name="_Hlk68284723"/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  <w:lang w:val="en-US"/>
        </w:rPr>
        <w:t xml:space="preserve">UE Rx-Tx time difference </w:t>
      </w:r>
      <w:r>
        <w:rPr>
          <w:sz w:val="22"/>
          <w:szCs w:val="22"/>
        </w:rPr>
        <w:t>accuracy</w:t>
      </w:r>
      <w:r w:rsidR="0078605F">
        <w:rPr>
          <w:sz w:val="22"/>
          <w:szCs w:val="22"/>
        </w:rPr>
        <w:t xml:space="preserve"> (Tc)</w:t>
      </w:r>
      <w:r>
        <w:rPr>
          <w:sz w:val="22"/>
          <w:szCs w:val="22"/>
        </w:rPr>
        <w:t xml:space="preserve"> for </w:t>
      </w:r>
      <w:r w:rsidRPr="00BE04E5">
        <w:rPr>
          <w:sz w:val="22"/>
          <w:szCs w:val="22"/>
        </w:rPr>
        <w:t>15KHz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630"/>
        <w:gridCol w:w="566"/>
        <w:gridCol w:w="713"/>
        <w:gridCol w:w="624"/>
        <w:gridCol w:w="624"/>
        <w:gridCol w:w="624"/>
        <w:gridCol w:w="624"/>
        <w:gridCol w:w="624"/>
        <w:gridCol w:w="624"/>
        <w:gridCol w:w="714"/>
        <w:gridCol w:w="714"/>
        <w:gridCol w:w="624"/>
        <w:gridCol w:w="714"/>
        <w:gridCol w:w="711"/>
      </w:tblGrid>
      <w:tr w:rsidR="007844AB" w:rsidRPr="007844AB" w14:paraId="4EAB9921" w14:textId="77777777" w:rsidTr="007844AB">
        <w:trPr>
          <w:trHeight w:val="300"/>
        </w:trPr>
        <w:tc>
          <w:tcPr>
            <w:tcW w:w="259" w:type="pct"/>
            <w:vMerge w:val="restart"/>
            <w:shd w:val="clear" w:color="auto" w:fill="auto"/>
            <w:noWrap/>
            <w:vAlign w:val="bottom"/>
            <w:hideMark/>
          </w:tcPr>
          <w:p w14:paraId="5C19FA4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BW</w:t>
            </w:r>
          </w:p>
          <w:p w14:paraId="5ACBEB23" w14:textId="30CDA404" w:rsidR="007844AB" w:rsidRPr="007844AB" w:rsidRDefault="007844AB" w:rsidP="007844AB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(RB)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bottom"/>
            <w:hideMark/>
          </w:tcPr>
          <w:p w14:paraId="5C087980" w14:textId="6013ED98" w:rsidR="007844AB" w:rsidRPr="007844AB" w:rsidRDefault="007844AB" w:rsidP="007844AB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Comb</w:t>
            </w:r>
          </w:p>
        </w:tc>
        <w:tc>
          <w:tcPr>
            <w:tcW w:w="294" w:type="pct"/>
            <w:vMerge w:val="restart"/>
            <w:shd w:val="clear" w:color="auto" w:fill="auto"/>
            <w:noWrap/>
            <w:vAlign w:val="bottom"/>
            <w:hideMark/>
          </w:tcPr>
          <w:p w14:paraId="4C2A10E5" w14:textId="1543C886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Syms</w:t>
            </w:r>
            <w:proofErr w:type="spellEnd"/>
          </w:p>
        </w:tc>
        <w:tc>
          <w:tcPr>
            <w:tcW w:w="1018" w:type="pct"/>
            <w:gridSpan w:val="3"/>
            <w:shd w:val="clear" w:color="auto" w:fill="auto"/>
            <w:noWrap/>
            <w:vAlign w:val="bottom"/>
            <w:hideMark/>
          </w:tcPr>
          <w:p w14:paraId="04D7028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AWGN</w:t>
            </w:r>
          </w:p>
        </w:tc>
        <w:tc>
          <w:tcPr>
            <w:tcW w:w="972" w:type="pct"/>
            <w:gridSpan w:val="3"/>
            <w:shd w:val="clear" w:color="auto" w:fill="auto"/>
            <w:noWrap/>
            <w:vAlign w:val="bottom"/>
            <w:hideMark/>
          </w:tcPr>
          <w:p w14:paraId="4788A6A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TDL-A</w:t>
            </w:r>
          </w:p>
        </w:tc>
        <w:tc>
          <w:tcPr>
            <w:tcW w:w="1066" w:type="pct"/>
            <w:gridSpan w:val="3"/>
            <w:shd w:val="clear" w:color="auto" w:fill="auto"/>
            <w:noWrap/>
            <w:vAlign w:val="bottom"/>
            <w:hideMark/>
          </w:tcPr>
          <w:p w14:paraId="606DEB3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TDL-B</w:t>
            </w:r>
          </w:p>
        </w:tc>
        <w:tc>
          <w:tcPr>
            <w:tcW w:w="1064" w:type="pct"/>
            <w:gridSpan w:val="3"/>
            <w:shd w:val="clear" w:color="auto" w:fill="auto"/>
            <w:noWrap/>
            <w:vAlign w:val="bottom"/>
            <w:hideMark/>
          </w:tcPr>
          <w:p w14:paraId="73E5B70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TDL-C</w:t>
            </w:r>
          </w:p>
        </w:tc>
      </w:tr>
      <w:tr w:rsidR="007844AB" w:rsidRPr="007844AB" w14:paraId="52595627" w14:textId="77777777" w:rsidTr="007844AB">
        <w:trPr>
          <w:trHeight w:val="270"/>
        </w:trPr>
        <w:tc>
          <w:tcPr>
            <w:tcW w:w="259" w:type="pct"/>
            <w:vMerge/>
            <w:shd w:val="clear" w:color="auto" w:fill="auto"/>
            <w:noWrap/>
            <w:vAlign w:val="bottom"/>
            <w:hideMark/>
          </w:tcPr>
          <w:p w14:paraId="281E5E2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vAlign w:val="bottom"/>
            <w:hideMark/>
          </w:tcPr>
          <w:p w14:paraId="300DFB58" w14:textId="77777777" w:rsidR="007844AB" w:rsidRPr="007844AB" w:rsidRDefault="007844AB" w:rsidP="007844AB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294" w:type="pct"/>
            <w:vMerge/>
            <w:shd w:val="clear" w:color="auto" w:fill="auto"/>
            <w:noWrap/>
            <w:vAlign w:val="bottom"/>
            <w:hideMark/>
          </w:tcPr>
          <w:p w14:paraId="23703344" w14:textId="77777777" w:rsidR="007844AB" w:rsidRPr="007844AB" w:rsidRDefault="007844AB" w:rsidP="007844AB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226B787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0FF85E7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464DE0A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34AFB76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541B399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337C390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3FA4BB1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2DA9B99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6340DE9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4AA75A4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113F74C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14:paraId="4A70542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</w:tr>
      <w:tr w:rsidR="007844AB" w:rsidRPr="007844AB" w14:paraId="5DB1A59D" w14:textId="77777777" w:rsidTr="007844AB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484AE4EB" w14:textId="6E672B28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52</w:t>
            </w: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C3CE18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6A540A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CAD1DB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62.37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596B9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73.91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9815A9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74.02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27D51C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63.41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CB75A5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79.14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10CE8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77.01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CCF3F7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66.09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5C1D9A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102.09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8C8780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103.40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B13E2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73.78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3AAD61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198.18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BE4A59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212.49 </w:t>
            </w:r>
          </w:p>
        </w:tc>
      </w:tr>
      <w:tr w:rsidR="007844AB" w:rsidRPr="007844AB" w14:paraId="0DAC6B93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32B595F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110431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7EB92D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36C404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E9DFC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67.46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3A607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69.64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F9344E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61.81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C6B73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70AC4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71.42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E8CEE3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62.77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F9B7B1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85.81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ACDE34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85.02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795881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65.92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E92BE1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173.22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E9322D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169.99 </w:t>
            </w:r>
          </w:p>
        </w:tc>
      </w:tr>
      <w:tr w:rsidR="007844AB" w:rsidRPr="007844AB" w14:paraId="67600BF2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AA7953C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A14E66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ED8D65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FA2988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BC12D6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CF6DC0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62A5D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61.06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8131F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68.81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67FE7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992A1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61.65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1F0838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74.05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2F3B84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80.82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F13F8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64.44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41EFFA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127.09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4435D5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113.30 </w:t>
            </w:r>
          </w:p>
        </w:tc>
      </w:tr>
      <w:tr w:rsidR="007844AB" w:rsidRPr="007844AB" w14:paraId="33AE707F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AB7381A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1F01A9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338978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D18ED6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5780F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FAB48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7EC9F8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BB1850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49BFE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67.41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C53D0B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67AE77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69.92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40F1BD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75.19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AC163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61.90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EDD39A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82.04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7F8ED2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104.81 </w:t>
            </w:r>
          </w:p>
        </w:tc>
      </w:tr>
      <w:tr w:rsidR="007844AB" w:rsidRPr="007844AB" w14:paraId="3067CBE7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61E79A0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A2CBF8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1BC4DB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FFD939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60.02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13A6E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67.46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2F5C10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FA374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27789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67.71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F48E7A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64.56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EBEC7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60.64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7DBD2F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69.87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73A4FD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3159E5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F68EC3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89.76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739D33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83.98 </w:t>
            </w:r>
          </w:p>
        </w:tc>
      </w:tr>
      <w:tr w:rsidR="007844AB" w:rsidRPr="007844AB" w14:paraId="5547E3A6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906333D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DE8683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7F3545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CF723D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62.27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2786D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73.53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76BB5E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74.52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2D23D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63.97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C41A2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80.27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2B8B4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78.82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8BF9F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65.40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0015AD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99.65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F05AE7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116.59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03AB7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74.03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FD66C9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203.11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011C88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198.14 </w:t>
            </w:r>
          </w:p>
        </w:tc>
      </w:tr>
      <w:tr w:rsidR="007844AB" w:rsidRPr="007844AB" w14:paraId="65DEC2C0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1F53F01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87EF22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91DF9B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E010EF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A8B3E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65.17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0ACDB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64.92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8361D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84D45F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67.81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7817B1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66.86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5C900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61.42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0D3DF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E102BF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71.80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74664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62.21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5844B5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99.63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F4B468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100.14 </w:t>
            </w:r>
          </w:p>
        </w:tc>
      </w:tr>
      <w:tr w:rsidR="007844AB" w:rsidRPr="007844AB" w14:paraId="472B61CE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DE221AF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732F98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99CCB9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F3C897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62.60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71CFD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70.49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3EC3C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74.91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E9288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63.81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6C548E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79.88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989C2F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81.86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508844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66.61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2C73A6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97.70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018A4D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98.99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C7885A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83.84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6AC1E5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199.60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4143B1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196.47 </w:t>
            </w:r>
          </w:p>
        </w:tc>
      </w:tr>
      <w:tr w:rsidR="007844AB" w:rsidRPr="007844AB" w14:paraId="0DB5051B" w14:textId="77777777" w:rsidTr="007844AB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6653F945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E8EB95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468057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5A639B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60.73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00DDA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64.70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D43FDA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64.96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679DB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619E3A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69.74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3F287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68.60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3FFB91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62.56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46D789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75.51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6B8C1C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79.44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EFBA1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64.63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FC34F1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136.83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2BED31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117.73 </w:t>
            </w:r>
          </w:p>
        </w:tc>
      </w:tr>
      <w:tr w:rsidR="007844AB" w:rsidRPr="007844AB" w14:paraId="6B2DA61F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49197ED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07E450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729EC0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E5109B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61.60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5EE48F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67.04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170CD1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68.22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F79DEF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63.39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6CDA7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75.28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04F9F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75.99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F7500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64.67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7C6F2A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98.45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6584BD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90.97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46226A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71.59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472929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182.44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A6E793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163.85 </w:t>
            </w:r>
          </w:p>
        </w:tc>
      </w:tr>
      <w:tr w:rsidR="007844AB" w:rsidRPr="007844AB" w14:paraId="17AC878F" w14:textId="77777777" w:rsidTr="007844AB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514ADD5C" w14:textId="06EF94F9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lastRenderedPageBreak/>
              <w:t>104</w:t>
            </w: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01AF40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118A8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CFD891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81C5F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95A4C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DF114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31.26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A79B0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38.45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5F23BB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38.74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E9F14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31.81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1D9750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47.35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E6A5CF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50.12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7C382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32.59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5832F9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145.48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4C6BF7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150.48 </w:t>
            </w:r>
          </w:p>
        </w:tc>
      </w:tr>
      <w:tr w:rsidR="007844AB" w:rsidRPr="007844AB" w14:paraId="03B8628B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0D9436D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9FC9B9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AE8E3E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37B6FF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83B4F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4C25E3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32.94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A45E6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FC5B49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34.94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EAEAAC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34.83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DB440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31.42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FCE8EC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41.64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2490D6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43.66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794652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2F9C4F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45.98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3050C5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153.37 </w:t>
            </w:r>
          </w:p>
        </w:tc>
      </w:tr>
      <w:tr w:rsidR="007844AB" w:rsidRPr="007844AB" w14:paraId="218FF242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3A933A7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D2F809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265AC9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19A5D5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FAC51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66F27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6FCE0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3F37A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48125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F3438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30.41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672824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38.11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1FD081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39.01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32CC8A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30.53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81993A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35.56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841DB8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119.39 </w:t>
            </w:r>
          </w:p>
        </w:tc>
      </w:tr>
      <w:tr w:rsidR="007844AB" w:rsidRPr="007844AB" w14:paraId="2620C0B9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A4D9F80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EECBCF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B19B31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3F9045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29.78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327C51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7C19EA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31.56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9F08AE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29.94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0E3BD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32.21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91A016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32.82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5B531B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30.06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34072F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A87973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35.54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EC1143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30.28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032514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34.11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565314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39.53 </w:t>
            </w:r>
          </w:p>
        </w:tc>
      </w:tr>
      <w:tr w:rsidR="007844AB" w:rsidRPr="007844AB" w14:paraId="341F3495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18E2EB5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6A2A3C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871005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226487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B7E98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30.55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786E57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D1ED99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29.72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8DF58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8122CE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C51EF2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29.91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E50F62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34.28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2FFEC1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F120C5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29.86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27076D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33.09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F8B0A8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32.05 </w:t>
            </w:r>
          </w:p>
        </w:tc>
      </w:tr>
      <w:tr w:rsidR="007844AB" w:rsidRPr="007844AB" w14:paraId="0A60B20E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C310EAC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10CAE7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E8D8D6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7768C9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9FC9DC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35.56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3EA19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33.87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CA92D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714DA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39.36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FBCD4E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37.65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41C9F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33.38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8ECD26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51.78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051A26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47.04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D0E89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32.35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778D80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117.07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20379B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154.27 </w:t>
            </w:r>
          </w:p>
        </w:tc>
      </w:tr>
      <w:tr w:rsidR="007844AB" w:rsidRPr="007844AB" w14:paraId="79C03DA7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3A9B7776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942C26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129EAA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01ACEE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81028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34C051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66BEE7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5A7298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F1475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B4B5F0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30.41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58A4C4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35.54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59C9EA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35.57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8021E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30.31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2A1403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33.91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F2A02F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34.95 </w:t>
            </w:r>
          </w:p>
        </w:tc>
      </w:tr>
      <w:tr w:rsidR="007844AB" w:rsidRPr="007844AB" w14:paraId="4D299DD5" w14:textId="77777777" w:rsidTr="007844AB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5F0A28E6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3CFFBD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CFE0DD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96713E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2727FE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34.84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DA24AC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34.44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61B065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CFEA5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38.16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45EBDB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38.55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19FE2D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32.12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DCE9DD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46.88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A89F00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47.57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C971B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31B5B8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149.63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B934E2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154.74 </w:t>
            </w:r>
          </w:p>
        </w:tc>
      </w:tr>
      <w:tr w:rsidR="007844AB" w:rsidRPr="007844AB" w14:paraId="0D281388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098DDA7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37C316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E7F045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9D58C7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29.80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07A806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69DD59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31.43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174B8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8B9862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33.26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5CA00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33.46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C72DD9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30.78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DAC877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36.32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ED6636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38.74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B0720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30.82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9129FC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38.81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A88621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37.25 </w:t>
            </w:r>
          </w:p>
        </w:tc>
      </w:tr>
      <w:tr w:rsidR="007844AB" w:rsidRPr="007844AB" w14:paraId="65705E89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581EF98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4D173F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25B554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4E255D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30.26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03C79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E0BAA7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32.40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97783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EAA4E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36.67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C5E99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35.78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A0443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31.58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B65C88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41.66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ACA8EA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41.69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7CF6B9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31.89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B5E7DC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117.63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30C2EE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152.11 </w:t>
            </w:r>
          </w:p>
        </w:tc>
      </w:tr>
      <w:tr w:rsidR="007844AB" w:rsidRPr="007844AB" w14:paraId="43EFCD2B" w14:textId="77777777" w:rsidTr="007844AB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22E788F6" w14:textId="3032B640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268</w:t>
            </w: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77DFB0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713A46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796654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FB8EDB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15.56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83C4B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E1F894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E199D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D6D5E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15.93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D88C6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D8F3FE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24.80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B9478A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25.60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9E6A8A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0E077F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16.95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E67172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78.79 </w:t>
            </w:r>
          </w:p>
        </w:tc>
      </w:tr>
      <w:tr w:rsidR="007844AB" w:rsidRPr="007844AB" w14:paraId="77625270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19EC595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30ED29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AB21FE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E7DF4F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14.66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2ACB9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1D069F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37F19E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118A9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1FE63E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15.54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74B4C5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EBD758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18.33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551E16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19.60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40287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55D627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15.88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A96D47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15.95 </w:t>
            </w:r>
          </w:p>
        </w:tc>
      </w:tr>
      <w:tr w:rsidR="007844AB" w:rsidRPr="007844AB" w14:paraId="1305E24B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2019823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2363D8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5E30A1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207922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77E2AD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3F84E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DA853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36172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24050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E16B5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FDF5F8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17.25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7610BC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0E79B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360047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15.53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598692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15.64 </w:t>
            </w:r>
          </w:p>
        </w:tc>
      </w:tr>
      <w:tr w:rsidR="007844AB" w:rsidRPr="007844AB" w14:paraId="46FD7D45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3C71FC6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91AE88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857C86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AB0023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14.58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50E56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37E2EF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DD4FC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74AD4D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CD441D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EF2AC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349D5C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29C502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17.01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BB957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463253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A97A76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15.49 </w:t>
            </w:r>
          </w:p>
        </w:tc>
      </w:tr>
      <w:tr w:rsidR="007844AB" w:rsidRPr="007844AB" w14:paraId="7A519FB4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5BBA706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B03345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4FB0EE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E77509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25C86A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14.99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A78D8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EEAAA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F166EE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A9C61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2184D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6F1610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15.76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524236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15.58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6E384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14.64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D71AED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15.20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D4C7C8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15.09 </w:t>
            </w:r>
          </w:p>
        </w:tc>
      </w:tr>
      <w:tr w:rsidR="007844AB" w:rsidRPr="007844AB" w14:paraId="7760F650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868AECF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306FCC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E1B9C3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4446F2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68F31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42EE4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15.93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3BD199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8B045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15.89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31E1E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15.93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B36D0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A69610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23.93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7BB528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22.17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5B00B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636E18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17.26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277576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17.27 </w:t>
            </w:r>
          </w:p>
        </w:tc>
      </w:tr>
      <w:tr w:rsidR="007844AB" w:rsidRPr="007844AB" w14:paraId="1684105F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DD64A7B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0F42E6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2A5A1A1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736606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C1D164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EBEB6F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14.95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B3D06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14.66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4F2E7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8B7479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41CE4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14.92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9929D7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16.12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8B059E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7644F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43FB0B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A6B03F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15.39 </w:t>
            </w:r>
          </w:p>
        </w:tc>
      </w:tr>
      <w:tr w:rsidR="007844AB" w:rsidRPr="007844AB" w14:paraId="3E4DA3AC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374C6BB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1F8D2F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1C14DA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FCDD5C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68F8E7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15.63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C5903C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15.85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DF3E5D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C5CB3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15.82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12C45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032E1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B0B5B1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20.37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DB2EA3C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22.04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3D0C7F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B93B269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16.62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C3026CE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17.53 </w:t>
            </w:r>
          </w:p>
        </w:tc>
      </w:tr>
      <w:tr w:rsidR="007844AB" w:rsidRPr="007844AB" w14:paraId="5C74E592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38CDA78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DA6176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7DC437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81470B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35D3F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3113AE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70E05D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02D2F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764EB2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59D4C2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E7FFF2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16.51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F6BC2A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17.33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181BF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BF5F10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15.57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52D7882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15.60 </w:t>
            </w:r>
          </w:p>
        </w:tc>
      </w:tr>
      <w:tr w:rsidR="007844AB" w:rsidRPr="007844AB" w14:paraId="1022A7DF" w14:textId="77777777" w:rsidTr="007844AB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B9803C9" w14:textId="77777777" w:rsidR="007844AB" w:rsidRPr="007844AB" w:rsidRDefault="007844AB" w:rsidP="007844AB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1D5DF2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4DED0A7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2F78FAD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14.70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4FC71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95EF76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105290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14.86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13C5034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DDB853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F53565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15.29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70E5D9A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23.96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D29A4B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21.56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1A14DD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15.01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434C60B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16.29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79E54A8" w14:textId="77777777" w:rsidR="007844AB" w:rsidRPr="007844AB" w:rsidRDefault="007844AB" w:rsidP="007844A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 xml:space="preserve">16.41 </w:t>
            </w:r>
          </w:p>
        </w:tc>
      </w:tr>
    </w:tbl>
    <w:p w14:paraId="250E64DA" w14:textId="343FCC86" w:rsidR="007844AB" w:rsidRDefault="007844AB" w:rsidP="005D615F">
      <w:pPr>
        <w:spacing w:before="240" w:after="0"/>
        <w:rPr>
          <w:sz w:val="22"/>
          <w:szCs w:val="22"/>
          <w:lang w:eastAsia="zh-CN"/>
        </w:rPr>
      </w:pPr>
    </w:p>
    <w:p w14:paraId="49158CEE" w14:textId="58DBA599" w:rsidR="007844AB" w:rsidRDefault="007844AB" w:rsidP="007844AB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 xml:space="preserve">Table </w:t>
      </w:r>
      <w:r w:rsidR="009A3F81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  <w:lang w:val="en-US"/>
        </w:rPr>
        <w:t xml:space="preserve">UE Rx-Tx time difference </w:t>
      </w:r>
      <w:r>
        <w:rPr>
          <w:sz w:val="22"/>
          <w:szCs w:val="22"/>
        </w:rPr>
        <w:t>accuracy</w:t>
      </w:r>
      <w:r w:rsidR="0078605F">
        <w:rPr>
          <w:sz w:val="22"/>
          <w:szCs w:val="22"/>
        </w:rPr>
        <w:t xml:space="preserve"> (Tc) </w:t>
      </w:r>
      <w:r>
        <w:rPr>
          <w:sz w:val="22"/>
          <w:szCs w:val="22"/>
        </w:rPr>
        <w:t xml:space="preserve">for </w:t>
      </w:r>
      <w:r w:rsidR="003C15DE">
        <w:rPr>
          <w:sz w:val="22"/>
          <w:szCs w:val="22"/>
        </w:rPr>
        <w:t>30</w:t>
      </w:r>
      <w:r w:rsidRPr="00BE04E5">
        <w:rPr>
          <w:sz w:val="22"/>
          <w:szCs w:val="22"/>
        </w:rPr>
        <w:t>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630"/>
        <w:gridCol w:w="566"/>
        <w:gridCol w:w="713"/>
        <w:gridCol w:w="624"/>
        <w:gridCol w:w="624"/>
        <w:gridCol w:w="624"/>
        <w:gridCol w:w="624"/>
        <w:gridCol w:w="624"/>
        <w:gridCol w:w="624"/>
        <w:gridCol w:w="714"/>
        <w:gridCol w:w="714"/>
        <w:gridCol w:w="624"/>
        <w:gridCol w:w="714"/>
        <w:gridCol w:w="711"/>
      </w:tblGrid>
      <w:tr w:rsidR="007844AB" w:rsidRPr="007844AB" w14:paraId="623D181F" w14:textId="77777777" w:rsidTr="003C15DE">
        <w:trPr>
          <w:trHeight w:val="300"/>
        </w:trPr>
        <w:tc>
          <w:tcPr>
            <w:tcW w:w="259" w:type="pct"/>
            <w:vMerge w:val="restart"/>
            <w:shd w:val="clear" w:color="auto" w:fill="auto"/>
            <w:noWrap/>
            <w:vAlign w:val="bottom"/>
            <w:hideMark/>
          </w:tcPr>
          <w:p w14:paraId="5ACC56EF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BW</w:t>
            </w:r>
          </w:p>
          <w:p w14:paraId="6C2FEBCF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(RB)</w:t>
            </w:r>
          </w:p>
        </w:tc>
        <w:tc>
          <w:tcPr>
            <w:tcW w:w="327" w:type="pct"/>
            <w:vMerge w:val="restart"/>
            <w:shd w:val="clear" w:color="auto" w:fill="auto"/>
            <w:noWrap/>
            <w:vAlign w:val="bottom"/>
            <w:hideMark/>
          </w:tcPr>
          <w:p w14:paraId="05764E00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Comb</w:t>
            </w:r>
          </w:p>
        </w:tc>
        <w:tc>
          <w:tcPr>
            <w:tcW w:w="294" w:type="pct"/>
            <w:vMerge w:val="restart"/>
            <w:shd w:val="clear" w:color="auto" w:fill="auto"/>
            <w:noWrap/>
            <w:vAlign w:val="bottom"/>
            <w:hideMark/>
          </w:tcPr>
          <w:p w14:paraId="269B1BC3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Syms</w:t>
            </w:r>
            <w:proofErr w:type="spellEnd"/>
          </w:p>
        </w:tc>
        <w:tc>
          <w:tcPr>
            <w:tcW w:w="1018" w:type="pct"/>
            <w:gridSpan w:val="3"/>
            <w:shd w:val="clear" w:color="auto" w:fill="auto"/>
            <w:noWrap/>
            <w:vAlign w:val="bottom"/>
            <w:hideMark/>
          </w:tcPr>
          <w:p w14:paraId="2784BF70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AWGN</w:t>
            </w:r>
          </w:p>
        </w:tc>
        <w:tc>
          <w:tcPr>
            <w:tcW w:w="972" w:type="pct"/>
            <w:gridSpan w:val="3"/>
            <w:shd w:val="clear" w:color="auto" w:fill="auto"/>
            <w:noWrap/>
            <w:vAlign w:val="bottom"/>
            <w:hideMark/>
          </w:tcPr>
          <w:p w14:paraId="2AB0FCFC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TDL-A</w:t>
            </w:r>
          </w:p>
        </w:tc>
        <w:tc>
          <w:tcPr>
            <w:tcW w:w="1066" w:type="pct"/>
            <w:gridSpan w:val="3"/>
            <w:shd w:val="clear" w:color="auto" w:fill="auto"/>
            <w:noWrap/>
            <w:vAlign w:val="bottom"/>
            <w:hideMark/>
          </w:tcPr>
          <w:p w14:paraId="62E62C75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TDL-B</w:t>
            </w:r>
          </w:p>
        </w:tc>
        <w:tc>
          <w:tcPr>
            <w:tcW w:w="1064" w:type="pct"/>
            <w:gridSpan w:val="3"/>
            <w:shd w:val="clear" w:color="auto" w:fill="auto"/>
            <w:noWrap/>
            <w:vAlign w:val="bottom"/>
            <w:hideMark/>
          </w:tcPr>
          <w:p w14:paraId="33446756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TDL-C</w:t>
            </w:r>
          </w:p>
        </w:tc>
      </w:tr>
      <w:tr w:rsidR="007844AB" w:rsidRPr="007844AB" w14:paraId="3F220C44" w14:textId="77777777" w:rsidTr="003C15DE">
        <w:trPr>
          <w:trHeight w:val="270"/>
        </w:trPr>
        <w:tc>
          <w:tcPr>
            <w:tcW w:w="259" w:type="pct"/>
            <w:vMerge/>
            <w:shd w:val="clear" w:color="auto" w:fill="auto"/>
            <w:noWrap/>
            <w:vAlign w:val="bottom"/>
            <w:hideMark/>
          </w:tcPr>
          <w:p w14:paraId="5CD33AD9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vMerge/>
            <w:shd w:val="clear" w:color="auto" w:fill="auto"/>
            <w:noWrap/>
            <w:vAlign w:val="bottom"/>
            <w:hideMark/>
          </w:tcPr>
          <w:p w14:paraId="2E856BA7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294" w:type="pct"/>
            <w:vMerge/>
            <w:shd w:val="clear" w:color="auto" w:fill="auto"/>
            <w:noWrap/>
            <w:vAlign w:val="bottom"/>
            <w:hideMark/>
          </w:tcPr>
          <w:p w14:paraId="4F7FB0D2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370" w:type="pct"/>
            <w:shd w:val="clear" w:color="auto" w:fill="auto"/>
            <w:noWrap/>
            <w:vAlign w:val="bottom"/>
            <w:hideMark/>
          </w:tcPr>
          <w:p w14:paraId="70AF493E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0F99D161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1B022179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3BCAF161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739AE895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18D98DDF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6D2473A8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2A75F775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0AA30E10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14:paraId="2C5F2506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371" w:type="pct"/>
            <w:shd w:val="clear" w:color="auto" w:fill="auto"/>
            <w:noWrap/>
            <w:vAlign w:val="bottom"/>
            <w:hideMark/>
          </w:tcPr>
          <w:p w14:paraId="591C2D45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14:paraId="2901A4F5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</w:tr>
      <w:tr w:rsidR="003C15DE" w:rsidRPr="007844AB" w14:paraId="43A07413" w14:textId="77777777" w:rsidTr="003C15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183D6E90" w14:textId="164A0946" w:rsidR="003C15DE" w:rsidRPr="007844AB" w:rsidRDefault="00A83551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48</w:t>
            </w:r>
            <w:r w:rsidR="003C15DE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7C74655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2E1F151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0F35A03" w14:textId="2C89FD9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31.41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2D0F7AB" w14:textId="5BD0959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BA05AF" w14:textId="69D8B20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C78C4A5" w14:textId="7746B18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1CD604" w14:textId="57729C6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48.78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4B3CD5" w14:textId="292905A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43.00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698813" w14:textId="527FFFF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39.16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D9632CA" w14:textId="0815D60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60.24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627732F" w14:textId="405B711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70.86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27A9909" w14:textId="5219CFE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39.80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44DA245" w14:textId="2923E01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170.07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1570D27" w14:textId="261A2DA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166.20 </w:t>
            </w:r>
          </w:p>
        </w:tc>
      </w:tr>
      <w:tr w:rsidR="003C15DE" w:rsidRPr="007844AB" w14:paraId="2727B750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D91CDBF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D8F1837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5A0CB53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4A504B9" w14:textId="040C7DD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30.63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B2F152" w14:textId="24F9074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35.68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E08E8A" w14:textId="01D75DA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1C8FD01" w14:textId="56CD704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69EE408" w14:textId="49A7343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40.28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89EF5F4" w14:textId="0DA4A50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4E4C75" w14:textId="04C0C25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33.15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7D814E5" w14:textId="3B9D93B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49.96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7A680B7" w14:textId="6840D72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50.15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A4B90E" w14:textId="40FFF63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32.45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F5C4059" w14:textId="4883EAE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152.18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11D969C" w14:textId="71C5895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163.55 </w:t>
            </w:r>
          </w:p>
        </w:tc>
      </w:tr>
      <w:tr w:rsidR="003C15DE" w:rsidRPr="007844AB" w14:paraId="21A6ED86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39B04D55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B93847B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54E2AEB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2D130BE" w14:textId="59C6653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47CBC7" w14:textId="5020721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33.80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3617A91" w14:textId="3C49484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35.08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DA7EE75" w14:textId="434A2A8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30.93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E73D9EB" w14:textId="76E4D8E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36.94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7BD6EE" w14:textId="7064DF7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2F111AB" w14:textId="2FF368C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31.86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53FC993" w14:textId="6D22B1A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46.37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B25014B" w14:textId="65E69D5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43.29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AF5B83" w14:textId="30ECD1B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31.99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3566C15" w14:textId="0C1782E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48.52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57D4403" w14:textId="6FC90A1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151.30 </w:t>
            </w:r>
          </w:p>
        </w:tc>
      </w:tr>
      <w:tr w:rsidR="003C15DE" w:rsidRPr="007844AB" w14:paraId="73478E72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BF2FDA1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53F8DC0F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D1F0BB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B11EE6E" w14:textId="28D84C6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9F4E892" w14:textId="0E5EF0B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38B178F" w14:textId="5E864B4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A139FCA" w14:textId="1ACCDD0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E5F63A" w14:textId="0ECC682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34.18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A23F3DA" w14:textId="46F963A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35.09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4EB183" w14:textId="3FD0F49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5FCB4BA" w14:textId="3C90248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42.78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AADF7A5" w14:textId="35D6962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41.95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F0257FF" w14:textId="4E14183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7F6B06D" w14:textId="0533032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45.87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DDAF076" w14:textId="572E7D4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62.52 </w:t>
            </w:r>
          </w:p>
        </w:tc>
      </w:tr>
      <w:tr w:rsidR="003C15DE" w:rsidRPr="007844AB" w14:paraId="450C65DB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B30925E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16BE9CE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3F54C85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4854523" w14:textId="7A1B4E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7BA19BE" w14:textId="4300928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32.94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97A798C" w14:textId="7B2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A95BC6F" w14:textId="285B91C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D6AE097" w14:textId="3024725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34.37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836DAD8" w14:textId="28F4899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33.23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B767014" w14:textId="0CB1112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30.32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9B6806A" w14:textId="3159D01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41.49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969317B" w14:textId="6D7AB53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39.07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9C26C2" w14:textId="5246403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30.51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887A99C" w14:textId="6F5992D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40.68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78283F0" w14:textId="011D9B5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40.72 </w:t>
            </w:r>
          </w:p>
        </w:tc>
      </w:tr>
      <w:tr w:rsidR="003C15DE" w:rsidRPr="007844AB" w14:paraId="00D3FE8E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07AC49F8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79E668A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12D0A5D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977A7C9" w14:textId="2387917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E6CB312" w14:textId="0180ACF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B1E8658" w14:textId="78AE9A4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149869" w14:textId="72DE0C1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27E810" w14:textId="745AB45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47.32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7FE614B" w14:textId="75CC428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44.82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4E7258E" w14:textId="0F8B960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37.99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29891F9" w14:textId="318DB11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74.42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224F20B" w14:textId="18A0BC3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71.80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66821D" w14:textId="0157E7A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37.97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D9A5E82" w14:textId="4030E4D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161.99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628A879" w14:textId="344D602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169.50 </w:t>
            </w:r>
          </w:p>
        </w:tc>
      </w:tr>
      <w:tr w:rsidR="003C15DE" w:rsidRPr="007844AB" w14:paraId="4229FB49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FD943D5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D0C2FB4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78ECBDB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C2F64A1" w14:textId="2D3CBA4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30.10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3446AF" w14:textId="7687A80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32.26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D888B61" w14:textId="21E7DBC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A57DFFA" w14:textId="5BFFD5B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386E8E" w14:textId="67AE3C3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7F63DA4" w14:textId="014ABC7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A78064" w14:textId="20D858D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0F53E91" w14:textId="5D3096D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42.58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B6E0A08" w14:textId="2A1658A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41.75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783A813" w14:textId="4E2950E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31.92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70D3D291" w14:textId="1FF1F7A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109.52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941F393" w14:textId="16EBEDC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108.92 </w:t>
            </w:r>
          </w:p>
        </w:tc>
      </w:tr>
      <w:tr w:rsidR="003C15DE" w:rsidRPr="007844AB" w14:paraId="4FF8AF5C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F99F1CA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FDDBD28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8AE7B26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8B755EC" w14:textId="203E992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C67EE89" w14:textId="6DDF130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A36F9A0" w14:textId="060D762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36.43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1352B4" w14:textId="004A294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258AC98" w14:textId="5765AE9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48.21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EE1F799" w14:textId="2534658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44.27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DE45AC9" w14:textId="40DF392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38.98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C7BB653" w14:textId="1B774EF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57.78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10E57CE" w14:textId="60AB7FE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61.54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E4B68E2" w14:textId="79AD821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36.66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E0360EC" w14:textId="0D0CB3A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158.37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2AA07C5" w14:textId="38B1519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167.24 </w:t>
            </w:r>
          </w:p>
        </w:tc>
      </w:tr>
      <w:tr w:rsidR="003C15DE" w:rsidRPr="007844AB" w14:paraId="5C82630E" w14:textId="77777777" w:rsidTr="003C15DE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126C4F5E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02D85B0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D6EA826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9359345" w14:textId="1C56825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75F9343" w14:textId="6171D16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32.50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A138F8" w14:textId="15B9A86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C1374CF" w14:textId="472FF3C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7506A2" w14:textId="7B6BA79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18C6219" w14:textId="367F096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9C2CA0" w14:textId="7916754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32.02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F68E446" w14:textId="45D2DA6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43.73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60A0581" w14:textId="590BFF5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47.77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98208EC" w14:textId="7E2E970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33.33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C9CFE27" w14:textId="1C6D8B9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146.41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DCF15C2" w14:textId="42F0557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155.61 </w:t>
            </w:r>
          </w:p>
        </w:tc>
      </w:tr>
      <w:tr w:rsidR="003C15DE" w:rsidRPr="007844AB" w14:paraId="58976029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11EF70A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BF80423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4C393D3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E0AC8B6" w14:textId="421452D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C2DDC2" w14:textId="44879D8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33.82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C24E32" w14:textId="5AB448E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34.49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3E8B3C" w14:textId="3AB9987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32.34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706A0A" w14:textId="1DF141F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A0FB8A" w14:textId="0A27E09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41.29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CDECB47" w14:textId="666E2D6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37.57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A293D15" w14:textId="7006EFC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54.22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B1923C0" w14:textId="115E1BF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57.23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E7D3D69" w14:textId="7F457FD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35.83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5A9DBFC" w14:textId="0FF2736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160.63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0690953" w14:textId="61D0AA7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157.48 </w:t>
            </w:r>
          </w:p>
        </w:tc>
      </w:tr>
      <w:tr w:rsidR="003C15DE" w:rsidRPr="007844AB" w14:paraId="100EA3D2" w14:textId="77777777" w:rsidTr="003C15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4250E8C7" w14:textId="786C4382" w:rsidR="003C15DE" w:rsidRPr="007844AB" w:rsidRDefault="00A83551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132</w:t>
            </w:r>
            <w:r w:rsidR="003C15DE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4FEE107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10B8F01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379DB74" w14:textId="654D33E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4E4AC90" w14:textId="269C53D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3BCC55D" w14:textId="2DDE6EE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BEC4B57" w14:textId="6E9769F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313182E" w14:textId="0A6601F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E9372CE" w14:textId="12EBC06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16.56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A8175D" w14:textId="4FEA50B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16.18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0950C0C" w14:textId="3B0AF96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36.59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0FC0A37" w14:textId="384E2ED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25.00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20C25C" w14:textId="73D7343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15.46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CD3038" w14:textId="2EADBD5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99.03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1BFA44A" w14:textId="1BC7358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141.42 </w:t>
            </w:r>
          </w:p>
        </w:tc>
      </w:tr>
      <w:tr w:rsidR="003C15DE" w:rsidRPr="007844AB" w14:paraId="296D21B4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1CAF6936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063FFC2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7575F5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DF23ADE" w14:textId="5218273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0C92672" w14:textId="4CFCBC6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15.55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D4CE69" w14:textId="5FBD24F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15.58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FF7AAB" w14:textId="3BF0503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11DAF2" w14:textId="1A71CE6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15.95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509542D" w14:textId="27E230B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1EF0928" w14:textId="3AE598A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A3F0FF6" w14:textId="19CAAD1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23.80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0540E56" w14:textId="4C4BAD1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23.99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3B6B509" w14:textId="105AE03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15.09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34BF229" w14:textId="3920BA4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17.25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395EB36" w14:textId="4D47A4C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18.57 </w:t>
            </w:r>
          </w:p>
        </w:tc>
      </w:tr>
      <w:tr w:rsidR="003C15DE" w:rsidRPr="007844AB" w14:paraId="43096AD3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AB2BAE0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5B7FDF7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E96B75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7051AF8" w14:textId="66AC037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E847B3" w14:textId="0E6EA71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13934B" w14:textId="5F6A424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0661FC" w14:textId="65F0B75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14.81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E9F428" w14:textId="70FC2F9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248AD39" w14:textId="28D653C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92A45EF" w14:textId="5EA9C93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5C9E70B" w14:textId="158616F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19.98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DB18FB4" w14:textId="3054301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20.59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E2A5C8" w14:textId="21D1CEF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4FEEF1A" w14:textId="6A1A708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16.37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327A59E" w14:textId="697F43E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17.71 </w:t>
            </w:r>
          </w:p>
        </w:tc>
      </w:tr>
      <w:tr w:rsidR="003C15DE" w:rsidRPr="007844AB" w14:paraId="5C33382E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B5404FB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14FF357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337287F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6196C72" w14:textId="645F923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8624939" w14:textId="40D6433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9FFA8D" w14:textId="464542A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D5BF453" w14:textId="2257893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BB8ECCB" w14:textId="0CB5FFE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60FD04" w14:textId="3716CED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15.66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3D7510D" w14:textId="75AC2E3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15.07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64D4E51" w14:textId="715E5BB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18.69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EC25729" w14:textId="1FB4A1D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19.50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096A2A7" w14:textId="5F68338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DEAA3BB" w14:textId="4A10E92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16.10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D980637" w14:textId="3C573D3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16.19 </w:t>
            </w:r>
          </w:p>
        </w:tc>
      </w:tr>
      <w:tr w:rsidR="003C15DE" w:rsidRPr="007844AB" w14:paraId="4283DF07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33FF3280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04120A8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D8EA3C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42EAFFD" w14:textId="0BFC414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E223F73" w14:textId="2D31E00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2E8DDA4" w14:textId="7F6A64B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8BC5A0" w14:textId="57DFC91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F297E71" w14:textId="36B8C71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5E47D6E" w14:textId="510ED66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15.21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9ACD0A1" w14:textId="5D1E732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5CCB15E" w14:textId="3CD3FA2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18.21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8BD26CF" w14:textId="02F3E7F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16.20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B86ADDD" w14:textId="34AE222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8C8C8E3" w14:textId="7C0BD47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15.58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9CF5886" w14:textId="51415C9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15.54 </w:t>
            </w:r>
          </w:p>
        </w:tc>
      </w:tr>
      <w:tr w:rsidR="003C15DE" w:rsidRPr="007844AB" w14:paraId="7ED3DB88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80FDAEB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34E5F3B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0A84FE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40EE361" w14:textId="770911B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A35E77C" w14:textId="6768CD5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16.85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FE8BF1" w14:textId="01636CF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4B54D2" w14:textId="1A1E3A7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501E5F1" w14:textId="315168A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4DF11D6" w14:textId="795836A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CBC1CEE" w14:textId="5F673CE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15.94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7AE964D" w14:textId="086441F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31.90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FC8D885" w14:textId="0F9C4B9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33.68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7274A46" w14:textId="3C18B4E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9591EE6" w14:textId="36C755F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100.92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B030B43" w14:textId="6967BB7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140.98 </w:t>
            </w:r>
          </w:p>
        </w:tc>
      </w:tr>
      <w:tr w:rsidR="003C15DE" w:rsidRPr="007844AB" w14:paraId="7569EB8E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099FA94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E2EB125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04EA6D0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462799E" w14:textId="6F96331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14.68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E06636" w14:textId="626B012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BBDE7DA" w14:textId="2F8DE0F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F7485EA" w14:textId="0221559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442352D" w14:textId="4EA2F77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FEF104" w14:textId="459E56A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70EEFB" w14:textId="2BA4F50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48D0CCC" w14:textId="3C93849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19.06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2309A19" w14:textId="378E96B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17.05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945619" w14:textId="30CD5EE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EB7CC95" w14:textId="7B9C3C5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15.88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C305641" w14:textId="145FD2E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16.21 </w:t>
            </w:r>
          </w:p>
        </w:tc>
      </w:tr>
      <w:tr w:rsidR="003C15DE" w:rsidRPr="007844AB" w14:paraId="7FD1F36A" w14:textId="77777777" w:rsidTr="003C15DE">
        <w:trPr>
          <w:trHeight w:val="270"/>
        </w:trPr>
        <w:tc>
          <w:tcPr>
            <w:tcW w:w="259" w:type="pct"/>
            <w:vMerge/>
            <w:vAlign w:val="center"/>
            <w:hideMark/>
          </w:tcPr>
          <w:p w14:paraId="7B7E8EA8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4133CEC6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B9052A0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ABEB604" w14:textId="656B760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15994E4" w14:textId="5C2BFB0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16.09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4B1B5B6" w14:textId="7A50FC4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94DA83" w14:textId="5DC275F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15.16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8FB3CD" w14:textId="6F309CF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F17BA5" w14:textId="16E36CF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2116F3" w14:textId="4334C43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16.28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77A2FFD" w14:textId="0373A1B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29.86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58FA9DE" w14:textId="435B3DB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30.49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7482E4" w14:textId="0C27A27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7CE251F" w14:textId="55B2AA6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139.43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A72C3E4" w14:textId="1BDA658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141.29 </w:t>
            </w:r>
          </w:p>
        </w:tc>
      </w:tr>
      <w:tr w:rsidR="003C15DE" w:rsidRPr="007844AB" w14:paraId="22782D88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347437CC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98D648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0574E16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605B8C2A" w14:textId="3B310C6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14.72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31D0FEF" w14:textId="66A6C33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CF91425" w14:textId="37C6910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A86C4DA" w14:textId="75CA101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F3AD150" w14:textId="18FA7AA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15.67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E7CB61E" w14:textId="2426AAB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635E64" w14:textId="0B6DD91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C28CC5D" w14:textId="7B23128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20.43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434E1CE" w14:textId="74B8671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20.98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BC76EDC" w14:textId="1ED9A63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CF4AB4A" w14:textId="510250E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16.55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15C06A7" w14:textId="7474A42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16.89 </w:t>
            </w:r>
          </w:p>
        </w:tc>
      </w:tr>
      <w:tr w:rsidR="003C15DE" w:rsidRPr="007844AB" w14:paraId="360B573D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7776D5B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3BAB29AE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06AC829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0B8D9F78" w14:textId="19AB749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14.92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32B7883" w14:textId="78FA7C7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5BB2317" w14:textId="072658B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15.61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73DF99B" w14:textId="7B30CBB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15.07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F9D7763" w14:textId="20879A7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16.22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6FA0721" w14:textId="723E7BE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0F041A0" w14:textId="4DD9815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C12594A" w14:textId="36FC9A8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27.57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6F82E45" w14:textId="4888FB0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24.24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A13E45B" w14:textId="6F3E43E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82C685A" w14:textId="4063755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48.39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AAC10BF" w14:textId="2912CDB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18.18 </w:t>
            </w:r>
          </w:p>
        </w:tc>
      </w:tr>
      <w:tr w:rsidR="003C15DE" w:rsidRPr="007844AB" w14:paraId="0CAA5EB0" w14:textId="77777777" w:rsidTr="003C15DE">
        <w:trPr>
          <w:trHeight w:val="300"/>
        </w:trPr>
        <w:tc>
          <w:tcPr>
            <w:tcW w:w="259" w:type="pct"/>
            <w:vMerge w:val="restart"/>
            <w:shd w:val="clear" w:color="auto" w:fill="auto"/>
            <w:vAlign w:val="center"/>
            <w:hideMark/>
          </w:tcPr>
          <w:p w14:paraId="6C1E8FB5" w14:textId="2D783855" w:rsidR="003C15DE" w:rsidRPr="007844AB" w:rsidRDefault="00A83551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272</w:t>
            </w:r>
            <w:r w:rsidR="003C15DE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6B7BF6B5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DB46396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C5D1F46" w14:textId="718BD83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B859997" w14:textId="7AB010C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623BE7" w14:textId="3E9D738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A0E51D" w14:textId="7E4D552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58234FE" w14:textId="515844B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37DB99" w14:textId="62C97C5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CF068EE" w14:textId="14CC7AA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DF63EF7" w14:textId="4F688F4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38.50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ADA4EAB" w14:textId="2A34908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39.57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08ADCA" w14:textId="55B9923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C001D04" w14:textId="301BFEC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70.87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7B65D507" w14:textId="4840877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70.80 </w:t>
            </w:r>
          </w:p>
        </w:tc>
      </w:tr>
      <w:tr w:rsidR="003C15DE" w:rsidRPr="007844AB" w14:paraId="136CFCAF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EFF4433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1E8568F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94D7381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B55079C" w14:textId="1708FE4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811CD27" w14:textId="4EF8CF1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F83713" w14:textId="04B96AA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6658895" w14:textId="62FC98B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03563D8" w14:textId="17C5441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B44134A" w14:textId="6116F59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DA4ABBE" w14:textId="4198D15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15D602E" w14:textId="38428A9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29.67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63F9B7B" w14:textId="1F5861F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28.12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13C7E32" w14:textId="18B6E24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8C22D11" w14:textId="6EDFAFE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8.12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6C47A40A" w14:textId="79C65EC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8.68 </w:t>
            </w:r>
          </w:p>
        </w:tc>
      </w:tr>
      <w:tr w:rsidR="003C15DE" w:rsidRPr="007844AB" w14:paraId="0BCA91C2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7269286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DD00D6C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319FD3E8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B9145DE" w14:textId="01F54C0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F3246A3" w14:textId="539C76D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6CCD81E" w14:textId="4400149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B8BEF4F" w14:textId="492924E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2687FA5" w14:textId="3D28791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DF59D87" w14:textId="19136CA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2A933EA" w14:textId="39EF1EE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03952D4" w14:textId="593F674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24.73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22B590D" w14:textId="1753B83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28.77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403FD85" w14:textId="1E4E844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5821C130" w14:textId="42A8127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21FD419B" w14:textId="41850F3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8.04 </w:t>
            </w:r>
          </w:p>
        </w:tc>
      </w:tr>
      <w:tr w:rsidR="003C15DE" w:rsidRPr="007844AB" w14:paraId="45727F6E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54666A9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8DD6186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FF31C88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3C9A78DB" w14:textId="634C72E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1B2F2C" w14:textId="171A8BE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ED54A4" w14:textId="2198493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9D5177B" w14:textId="485132C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EF2A5D9" w14:textId="55C1F3A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DD13957" w14:textId="7916C80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E91B1B2" w14:textId="09FCA4F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65AD382" w14:textId="2C95BAE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570CD89" w14:textId="3389581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24.28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389DA29" w14:textId="375F18C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A83251F" w14:textId="5CDCA15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7.72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433E204" w14:textId="3EDD248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7.88 </w:t>
            </w:r>
          </w:p>
        </w:tc>
      </w:tr>
      <w:tr w:rsidR="003C15DE" w:rsidRPr="007844AB" w14:paraId="2CD78416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48F7FD8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02855FD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4677A08E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765732A9" w14:textId="6C62E85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7.29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A3F7DC0" w14:textId="7A961D5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0C7E812" w14:textId="6DC8660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01ED2A7" w14:textId="646775E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98441E2" w14:textId="1E961FD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1E0668C" w14:textId="1BB3C2D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8CAF4D5" w14:textId="78EAFDA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D1F5F7B" w14:textId="543EFE4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79EABD4" w14:textId="20CDEC9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D32BC0F" w14:textId="16FA48E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E654F55" w14:textId="7096F96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FA15F73" w14:textId="5367F60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7.62 </w:t>
            </w:r>
          </w:p>
        </w:tc>
      </w:tr>
      <w:tr w:rsidR="003C15DE" w:rsidRPr="007844AB" w14:paraId="4572947A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62F31A81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234CB0E4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02ACF21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1558F697" w14:textId="39F6C61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0F8AAEB" w14:textId="72303E6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EC1A55B" w14:textId="42A8849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F15F6F" w14:textId="7ACFE77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7E71B30" w14:textId="3F902B7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8.44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80ACF8F" w14:textId="469CD85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8.23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1C999F6" w14:textId="1F50945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7.87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E243342" w14:textId="33C93A8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41.59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DCF29FE" w14:textId="0A10C20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44.19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F8ADCE6" w14:textId="165D8A1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7.62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D49456A" w14:textId="59FAFEE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90.70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1EF8AF87" w14:textId="12FC0C0D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91.55 </w:t>
            </w:r>
          </w:p>
        </w:tc>
      </w:tr>
      <w:tr w:rsidR="003C15DE" w:rsidRPr="007844AB" w14:paraId="0287D0EC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57B6DC45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1D2D15A4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65A3EE7F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5D0167A2" w14:textId="0F4A537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7.28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9F1A877" w14:textId="741EAB9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D8A54F" w14:textId="3EAE7786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04ABDDD" w14:textId="286F776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628BEB" w14:textId="0465D87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9E9EE5" w14:textId="7213824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142A004" w14:textId="154D8D6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40197B7" w14:textId="4583243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11.69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C260E4A" w14:textId="2C41FBD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11.62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FEF950" w14:textId="53B22AB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2AF3007" w14:textId="092601E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7.76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55D25EB3" w14:textId="0D70776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7.79 </w:t>
            </w:r>
          </w:p>
        </w:tc>
      </w:tr>
      <w:tr w:rsidR="003C15DE" w:rsidRPr="007844AB" w14:paraId="0A2CEA58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2F66A3AF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FA24207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5ECBBBAA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48EB60A5" w14:textId="5EEF243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7.37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8E76566" w14:textId="72F64B0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029AA29" w14:textId="05ED845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8.01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971B1E6" w14:textId="4AC02FB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C29794" w14:textId="21AEFD9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293DC622" w14:textId="4D023E4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1E6D720" w14:textId="33B1F2D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7.96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FD7B91F" w14:textId="2CD6A2D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37.84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1E5B394" w14:textId="3F6CE7E1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37.65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426FC07" w14:textId="7146C3E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7.60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669F420D" w14:textId="64F17653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71.18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06B5DEB1" w14:textId="46BD8C7C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9.33 </w:t>
            </w:r>
          </w:p>
        </w:tc>
      </w:tr>
      <w:tr w:rsidR="003C15DE" w:rsidRPr="007844AB" w14:paraId="3E43A229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7826F4BA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09877DB5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2DEE3F3A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7FC6FEF" w14:textId="0F42167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A5EF1D4" w14:textId="247AFC8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7.49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77008DD" w14:textId="66F472E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010DEA0" w14:textId="495C0A5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12397FE3" w14:textId="4CF7426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7.86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2EBE030" w14:textId="0AAC965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E04582B" w14:textId="0B97EF7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7.51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7B75572" w14:textId="6C78C9B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0F55B894" w14:textId="4BE1A13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17.48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6696C826" w14:textId="6DDEEC2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41895776" w14:textId="2BBF35CF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7.93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4CED14CC" w14:textId="08B0AFF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8.01 </w:t>
            </w:r>
          </w:p>
        </w:tc>
      </w:tr>
      <w:tr w:rsidR="003C15DE" w:rsidRPr="007844AB" w14:paraId="67999313" w14:textId="77777777" w:rsidTr="003C15DE">
        <w:trPr>
          <w:trHeight w:val="300"/>
        </w:trPr>
        <w:tc>
          <w:tcPr>
            <w:tcW w:w="259" w:type="pct"/>
            <w:vMerge/>
            <w:vAlign w:val="center"/>
            <w:hideMark/>
          </w:tcPr>
          <w:p w14:paraId="43B0E6BF" w14:textId="77777777" w:rsidR="003C15DE" w:rsidRPr="007844AB" w:rsidRDefault="003C15DE" w:rsidP="003C15DE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  <w:hideMark/>
          </w:tcPr>
          <w:p w14:paraId="7490FDC8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7964DE09" w14:textId="7777777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14:paraId="2DA6ED31" w14:textId="294D6BBE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7.35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7E63642" w14:textId="02A3E550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55BC6A6D" w14:textId="081F1DA9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7.60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384BB988" w14:textId="17FE581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7.51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4C195964" w14:textId="20C7E5C7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8.18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3873A02" w14:textId="78D0ED88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8.13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75C908AF" w14:textId="58BBE3B2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7.74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3C5F16FD" w14:textId="181428AB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34.65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2701B3AA" w14:textId="49615264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33.62 </w:t>
            </w:r>
          </w:p>
        </w:tc>
        <w:tc>
          <w:tcPr>
            <w:tcW w:w="324" w:type="pct"/>
            <w:shd w:val="clear" w:color="auto" w:fill="auto"/>
            <w:noWrap/>
            <w:vAlign w:val="center"/>
            <w:hideMark/>
          </w:tcPr>
          <w:p w14:paraId="07564CBD" w14:textId="3D5A071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7.55 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14:paraId="14CAA92F" w14:textId="45E940A5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8.57 </w:t>
            </w:r>
          </w:p>
        </w:tc>
        <w:tc>
          <w:tcPr>
            <w:tcW w:w="369" w:type="pct"/>
            <w:shd w:val="clear" w:color="auto" w:fill="auto"/>
            <w:noWrap/>
            <w:vAlign w:val="center"/>
            <w:hideMark/>
          </w:tcPr>
          <w:p w14:paraId="3DC91E3B" w14:textId="61D8CA6A" w:rsidR="003C15DE" w:rsidRPr="007844AB" w:rsidRDefault="003C15DE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3C15DE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8.51 </w:t>
            </w:r>
          </w:p>
        </w:tc>
      </w:tr>
    </w:tbl>
    <w:p w14:paraId="2DEDD6F6" w14:textId="77777777" w:rsidR="007844AB" w:rsidRDefault="007844AB" w:rsidP="007844AB">
      <w:pPr>
        <w:spacing w:before="240" w:after="0"/>
        <w:rPr>
          <w:sz w:val="22"/>
          <w:szCs w:val="22"/>
          <w:lang w:eastAsia="zh-CN"/>
        </w:rPr>
      </w:pPr>
    </w:p>
    <w:p w14:paraId="185C549D" w14:textId="518C7AA5" w:rsidR="007844AB" w:rsidRDefault="007844AB" w:rsidP="007844AB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 xml:space="preserve">Table </w:t>
      </w:r>
      <w:r w:rsidR="00584F57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  <w:lang w:val="en-US"/>
        </w:rPr>
        <w:t xml:space="preserve">UE Rx-Tx time difference </w:t>
      </w:r>
      <w:r>
        <w:rPr>
          <w:sz w:val="22"/>
          <w:szCs w:val="22"/>
        </w:rPr>
        <w:t>accuracy</w:t>
      </w:r>
      <w:r w:rsidR="0078605F">
        <w:rPr>
          <w:sz w:val="22"/>
          <w:szCs w:val="22"/>
        </w:rPr>
        <w:t xml:space="preserve"> (Tc) </w:t>
      </w:r>
      <w:r>
        <w:rPr>
          <w:sz w:val="22"/>
          <w:szCs w:val="22"/>
        </w:rPr>
        <w:t xml:space="preserve">for </w:t>
      </w:r>
      <w:r w:rsidRPr="00BE04E5">
        <w:rPr>
          <w:sz w:val="22"/>
          <w:szCs w:val="22"/>
        </w:rPr>
        <w:t>1</w:t>
      </w:r>
      <w:r w:rsidR="00584F57">
        <w:rPr>
          <w:sz w:val="22"/>
          <w:szCs w:val="22"/>
        </w:rPr>
        <w:t>20</w:t>
      </w:r>
      <w:r w:rsidRPr="00BE04E5">
        <w:rPr>
          <w:sz w:val="22"/>
          <w:szCs w:val="22"/>
        </w:rPr>
        <w:t>KHz SCS</w:t>
      </w:r>
    </w:p>
    <w:tbl>
      <w:tblPr>
        <w:tblW w:w="29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630"/>
        <w:gridCol w:w="566"/>
        <w:gridCol w:w="713"/>
        <w:gridCol w:w="624"/>
        <w:gridCol w:w="624"/>
        <w:gridCol w:w="624"/>
        <w:gridCol w:w="714"/>
        <w:gridCol w:w="711"/>
      </w:tblGrid>
      <w:tr w:rsidR="007844AB" w:rsidRPr="007844AB" w14:paraId="486594C0" w14:textId="77777777" w:rsidTr="007844AB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noWrap/>
            <w:vAlign w:val="bottom"/>
            <w:hideMark/>
          </w:tcPr>
          <w:p w14:paraId="2926DC2F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BW</w:t>
            </w:r>
          </w:p>
          <w:p w14:paraId="52D9C60C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(RB)</w:t>
            </w:r>
          </w:p>
        </w:tc>
        <w:tc>
          <w:tcPr>
            <w:tcW w:w="552" w:type="pct"/>
            <w:vMerge w:val="restart"/>
            <w:shd w:val="clear" w:color="auto" w:fill="auto"/>
            <w:noWrap/>
            <w:vAlign w:val="bottom"/>
            <w:hideMark/>
          </w:tcPr>
          <w:p w14:paraId="078FA570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Comb</w:t>
            </w:r>
          </w:p>
        </w:tc>
        <w:tc>
          <w:tcPr>
            <w:tcW w:w="496" w:type="pct"/>
            <w:vMerge w:val="restart"/>
            <w:shd w:val="clear" w:color="auto" w:fill="auto"/>
            <w:noWrap/>
            <w:vAlign w:val="bottom"/>
            <w:hideMark/>
          </w:tcPr>
          <w:p w14:paraId="2CCA5C75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Syms</w:t>
            </w:r>
            <w:proofErr w:type="spellEnd"/>
          </w:p>
        </w:tc>
        <w:tc>
          <w:tcPr>
            <w:tcW w:w="1719" w:type="pct"/>
            <w:gridSpan w:val="3"/>
            <w:shd w:val="clear" w:color="auto" w:fill="auto"/>
            <w:noWrap/>
            <w:vAlign w:val="bottom"/>
            <w:hideMark/>
          </w:tcPr>
          <w:p w14:paraId="6A49B2C4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AWGN</w:t>
            </w:r>
          </w:p>
        </w:tc>
        <w:tc>
          <w:tcPr>
            <w:tcW w:w="1796" w:type="pct"/>
            <w:gridSpan w:val="3"/>
            <w:shd w:val="clear" w:color="auto" w:fill="auto"/>
            <w:noWrap/>
            <w:vAlign w:val="bottom"/>
            <w:hideMark/>
          </w:tcPr>
          <w:p w14:paraId="07A7B8B4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TDL-C</w:t>
            </w:r>
          </w:p>
        </w:tc>
      </w:tr>
      <w:tr w:rsidR="007844AB" w:rsidRPr="007844AB" w14:paraId="623A97DA" w14:textId="77777777" w:rsidTr="007844AB">
        <w:trPr>
          <w:trHeight w:val="270"/>
          <w:jc w:val="center"/>
        </w:trPr>
        <w:tc>
          <w:tcPr>
            <w:tcW w:w="437" w:type="pct"/>
            <w:vMerge/>
            <w:shd w:val="clear" w:color="auto" w:fill="auto"/>
            <w:noWrap/>
            <w:vAlign w:val="bottom"/>
            <w:hideMark/>
          </w:tcPr>
          <w:p w14:paraId="7C086EE6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vMerge/>
            <w:shd w:val="clear" w:color="auto" w:fill="auto"/>
            <w:noWrap/>
            <w:vAlign w:val="bottom"/>
            <w:hideMark/>
          </w:tcPr>
          <w:p w14:paraId="6A9375FF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496" w:type="pct"/>
            <w:vMerge/>
            <w:shd w:val="clear" w:color="auto" w:fill="auto"/>
            <w:noWrap/>
            <w:vAlign w:val="bottom"/>
            <w:hideMark/>
          </w:tcPr>
          <w:p w14:paraId="3622AF00" w14:textId="77777777" w:rsidR="007844AB" w:rsidRPr="007844AB" w:rsidRDefault="007844AB" w:rsidP="003C15DE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BA05409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0C4D097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982D2F3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40FF70C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cell1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3852DF2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cell2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57408BA8" w14:textId="77777777" w:rsidR="007844AB" w:rsidRPr="007844AB" w:rsidRDefault="007844AB" w:rsidP="003C1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cell3</w:t>
            </w:r>
          </w:p>
        </w:tc>
      </w:tr>
      <w:tr w:rsidR="009A3F81" w:rsidRPr="007844AB" w14:paraId="741CB775" w14:textId="77777777" w:rsidTr="003A688D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7CE06EA4" w14:textId="792100CB" w:rsidR="009A3F81" w:rsidRPr="007844AB" w:rsidRDefault="00A8355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3</w:t>
            </w:r>
            <w:r w:rsidR="009A3F81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  <w:r w:rsidR="009A3F81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0191B9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C4041B1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8251B30" w14:textId="06D583F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15.90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3290CBE4" w14:textId="7BC5313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19.09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7EAC04B" w14:textId="42712EF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19.64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1B8DCDF" w14:textId="5327F90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17.90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BFE562A" w14:textId="037DA8D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29.72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473C6C8A" w14:textId="6AA3832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29.01 </w:t>
            </w:r>
          </w:p>
        </w:tc>
      </w:tr>
      <w:tr w:rsidR="009A3F81" w:rsidRPr="007844AB" w14:paraId="739A0DC0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0CB6EEBB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F12CB6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1F4D2579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DA36740" w14:textId="7B36933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15.51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30BCE95A" w14:textId="6E07015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17.64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A50F923" w14:textId="05830CD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18.32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A5F507A" w14:textId="384E8F9B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16.13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59F16F6" w14:textId="3687041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21.80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5340AF83" w14:textId="3DD4BD7B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21.90 </w:t>
            </w:r>
          </w:p>
        </w:tc>
      </w:tr>
      <w:tr w:rsidR="009A3F81" w:rsidRPr="007844AB" w14:paraId="5AB82263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80E84CB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0095E4C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27381DE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44A0FF2" w14:textId="388BB5A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285278C7" w14:textId="543FFF9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17.29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EF0372A" w14:textId="40CE41B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17.32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A7AA967" w14:textId="440B2EC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16.00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4EC1C2F0" w14:textId="55EA728C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20.28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A604807" w14:textId="16F3160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19.57 </w:t>
            </w:r>
          </w:p>
        </w:tc>
      </w:tr>
      <w:tr w:rsidR="009A3F81" w:rsidRPr="007844AB" w14:paraId="4872598C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650C14E4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B8A625F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6EC8D70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BFABAA2" w14:textId="47826D8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15.20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3CD6B47D" w14:textId="32FA45C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16.89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3D6FEDF" w14:textId="6D4D628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16.44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F1508E4" w14:textId="7035A69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15.66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502D883" w14:textId="7D80BEA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18.39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938F094" w14:textId="24581A5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18.92 </w:t>
            </w:r>
          </w:p>
        </w:tc>
      </w:tr>
      <w:tr w:rsidR="009A3F81" w:rsidRPr="007844AB" w14:paraId="56F8C91F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65E22C65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0CE050B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AA4557A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D702B65" w14:textId="1BB6CA5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15.05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133DA81F" w14:textId="3A1CB2B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16.33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F676C5A" w14:textId="0AFD316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15.87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6CFF6C5" w14:textId="67455F6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33AD65B" w14:textId="2DA394B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18.11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33E4564" w14:textId="1978C56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17.59 </w:t>
            </w:r>
          </w:p>
        </w:tc>
      </w:tr>
      <w:tr w:rsidR="009A3F81" w:rsidRPr="007844AB" w14:paraId="397EC1DC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21488228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5B5EE7A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F8AB621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779FAE9" w14:textId="2C794C97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15.99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4D9B9E33" w14:textId="64775F4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20.98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610F765" w14:textId="308E265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19.34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49FE77B" w14:textId="28091F0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17.24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5800464" w14:textId="739696C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32.15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B355EB3" w14:textId="1B837CD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26.83 </w:t>
            </w:r>
          </w:p>
        </w:tc>
      </w:tr>
      <w:tr w:rsidR="009A3F81" w:rsidRPr="007844AB" w14:paraId="48DCC44B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4EDFDDAD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D481DFF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2B3ABE8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1D6CF41" w14:textId="6067EA5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15.20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38D9C0A3" w14:textId="4834733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16.44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4C006C2" w14:textId="75B7FC3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16.46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8A51F9A" w14:textId="073A354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15.80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1BA40D2" w14:textId="0F74BDC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19.37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01558505" w14:textId="404428D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19.19 </w:t>
            </w:r>
          </w:p>
        </w:tc>
      </w:tr>
      <w:tr w:rsidR="009A3F81" w:rsidRPr="007844AB" w14:paraId="7CA02BA8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586342EB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30B1639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B607548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E800647" w14:textId="7A6CDE5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15.94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07D9155" w14:textId="0365C59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19.01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C3D44EB" w14:textId="6D861A6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18.86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7D75DC6" w14:textId="306A493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17.16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C353404" w14:textId="7C20C2FB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28.09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50197B68" w14:textId="602420B7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32.71 </w:t>
            </w:r>
          </w:p>
        </w:tc>
      </w:tr>
      <w:tr w:rsidR="009A3F81" w:rsidRPr="007844AB" w14:paraId="600E16A8" w14:textId="77777777" w:rsidTr="003A688D">
        <w:trPr>
          <w:trHeight w:val="270"/>
          <w:jc w:val="center"/>
        </w:trPr>
        <w:tc>
          <w:tcPr>
            <w:tcW w:w="437" w:type="pct"/>
            <w:vMerge/>
            <w:vAlign w:val="center"/>
            <w:hideMark/>
          </w:tcPr>
          <w:p w14:paraId="27B7B4EF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DA4F3B0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C258FFD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811A9B6" w14:textId="7BA2C36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15.35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38A88BED" w14:textId="43DD84BB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17.24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50CD0A6" w14:textId="5B52AF8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16.96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E275571" w14:textId="268A1F8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16.10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4605D473" w14:textId="2E1B051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8B4181E" w14:textId="0F03C11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21.43 </w:t>
            </w:r>
          </w:p>
        </w:tc>
      </w:tr>
      <w:tr w:rsidR="009A3F81" w:rsidRPr="007844AB" w14:paraId="239BA01D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17880A1E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8F8E7A1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FDAF74F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E4E7A26" w14:textId="0D0D7DD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15.86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53B0E596" w14:textId="2E1147A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17.72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46486FB" w14:textId="29A98AD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18.30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62D34C3" w14:textId="23B0F98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16.95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F4DF64D" w14:textId="3FAEFE3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26.21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CEEE387" w14:textId="3B01FF0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27.15 </w:t>
            </w:r>
          </w:p>
        </w:tc>
      </w:tr>
      <w:tr w:rsidR="009A3F81" w:rsidRPr="007844AB" w14:paraId="5182540F" w14:textId="77777777" w:rsidTr="003A688D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245A4BEF" w14:textId="628BA8FD" w:rsidR="009A3F81" w:rsidRPr="007844AB" w:rsidRDefault="00A8355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  <w:r w:rsidR="009A3F81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  <w:r w:rsidR="009A3F81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371FC9AB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98887A7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5C8E609" w14:textId="0480D51C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7.77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72DD556" w14:textId="03F6FCB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8.98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45E3DED" w14:textId="161221E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9.06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5773473" w14:textId="6A1BCD5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8.10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923E7B5" w14:textId="1C77161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39.25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17CF2FB" w14:textId="19D85B9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41.96 </w:t>
            </w:r>
          </w:p>
        </w:tc>
      </w:tr>
      <w:tr w:rsidR="009A3F81" w:rsidRPr="007844AB" w14:paraId="3028D12B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0FDFAB3A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2B89981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EE59DA3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9DD63C2" w14:textId="4C542C4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1D48F8BF" w14:textId="51BA9C7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8.36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37B871D" w14:textId="5D85722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8.98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6A2AC6A" w14:textId="437488D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09BD4517" w14:textId="7BC442C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9.49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D102A05" w14:textId="50AA3B2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9.42 </w:t>
            </w:r>
          </w:p>
        </w:tc>
      </w:tr>
      <w:tr w:rsidR="009A3F81" w:rsidRPr="007844AB" w14:paraId="600E2BCD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28ED1FCF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EA2317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050E97E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B1A7332" w14:textId="6F25566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50C218A2" w14:textId="31675D8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8.29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137E607" w14:textId="6390417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8.26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0131900" w14:textId="426E99E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7.72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37B2E5D9" w14:textId="5F38C11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8.80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5288F4B" w14:textId="73E7120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8.94 </w:t>
            </w:r>
          </w:p>
        </w:tc>
      </w:tr>
      <w:tr w:rsidR="009A3F81" w:rsidRPr="007844AB" w14:paraId="4F0A98F3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1AB34578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7CD8F2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29B9946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653F8B5" w14:textId="181A011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4E790F45" w14:textId="29E29EF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54BA9E7" w14:textId="6870AD2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8.11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19F414A" w14:textId="21655CE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7.65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5986928" w14:textId="2FA901D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8.48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530702FD" w14:textId="11A37D6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8.87 </w:t>
            </w:r>
          </w:p>
        </w:tc>
      </w:tr>
      <w:tr w:rsidR="009A3F81" w:rsidRPr="007844AB" w14:paraId="300FD2C2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649A717A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002EF0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61569F4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E8E9B64" w14:textId="6896DAE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1FEC3ECB" w14:textId="1FFB61D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8.39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531C810" w14:textId="1050AF1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60DB498" w14:textId="3C920E1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7.57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6D61C49" w14:textId="3EDE18F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8.34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F07FA08" w14:textId="2C7ADA3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8.12 </w:t>
            </w:r>
          </w:p>
        </w:tc>
      </w:tr>
      <w:tr w:rsidR="009A3F81" w:rsidRPr="007844AB" w14:paraId="4F98F39A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6A152BC0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93C4555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83CACE4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3AC16698" w14:textId="4468182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7.80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28899ECD" w14:textId="15D1ECC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9.12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29DE02F" w14:textId="5912943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9.67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ECEBABB" w14:textId="1A2A427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8.07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BDE63FC" w14:textId="521E8F2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48.04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DAEA266" w14:textId="7E8DDCD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36.56 </w:t>
            </w:r>
          </w:p>
        </w:tc>
      </w:tr>
      <w:tr w:rsidR="009A3F81" w:rsidRPr="007844AB" w14:paraId="100769AF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39C63EE6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567E33C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D853AED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B3296E5" w14:textId="177FDA5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5ED3D8AF" w14:textId="2A1506F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02C9768" w14:textId="52AEC0B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7.95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E0AEDA5" w14:textId="2BB87A5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7.67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44BAFC6" w14:textId="0378896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8.47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6A34128" w14:textId="7138878C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8.64 </w:t>
            </w:r>
          </w:p>
        </w:tc>
      </w:tr>
      <w:tr w:rsidR="009A3F81" w:rsidRPr="007844AB" w14:paraId="6BB43552" w14:textId="77777777" w:rsidTr="003A688D">
        <w:trPr>
          <w:trHeight w:val="270"/>
          <w:jc w:val="center"/>
        </w:trPr>
        <w:tc>
          <w:tcPr>
            <w:tcW w:w="437" w:type="pct"/>
            <w:vMerge/>
            <w:vAlign w:val="center"/>
            <w:hideMark/>
          </w:tcPr>
          <w:p w14:paraId="076E235D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74F5086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28D0DED3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0011CB1" w14:textId="5C713D1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75B69C8C" w14:textId="7C033717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8.92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9A09693" w14:textId="26402EA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8.80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1AE39B2" w14:textId="7E363EC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8.13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53E8470B" w14:textId="6AA1CFD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40.18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0FA419F" w14:textId="26CA212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18.16 </w:t>
            </w:r>
          </w:p>
        </w:tc>
      </w:tr>
      <w:tr w:rsidR="009A3F81" w:rsidRPr="007844AB" w14:paraId="44F9E3CD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B6E6C58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63F58FD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745C6D6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AE9F349" w14:textId="7E3083A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7.56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C26EE71" w14:textId="34F6F5C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8.05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C96445C" w14:textId="6185A34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8.25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D24017F" w14:textId="200D6E5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7.75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95A390F" w14:textId="44DB03B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9.08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054BB8B6" w14:textId="74CBBC1C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9.02 </w:t>
            </w:r>
          </w:p>
        </w:tc>
      </w:tr>
      <w:tr w:rsidR="009A3F81" w:rsidRPr="007844AB" w14:paraId="0DF89B1D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41A50677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2F5D8A5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C8534D7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D490287" w14:textId="5C80DD8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7.73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74F300DB" w14:textId="18C0869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8.36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974CFAA" w14:textId="71F1BA8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8.64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B2CCD08" w14:textId="78328A3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8.00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0C27688" w14:textId="1F1C472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10.00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F4A3C4F" w14:textId="6845205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9.94 </w:t>
            </w:r>
          </w:p>
        </w:tc>
      </w:tr>
      <w:tr w:rsidR="009A3F81" w:rsidRPr="007844AB" w14:paraId="7A3A5A0D" w14:textId="77777777" w:rsidTr="003A688D">
        <w:trPr>
          <w:trHeight w:val="300"/>
          <w:jc w:val="center"/>
        </w:trPr>
        <w:tc>
          <w:tcPr>
            <w:tcW w:w="437" w:type="pct"/>
            <w:vMerge w:val="restart"/>
            <w:shd w:val="clear" w:color="auto" w:fill="auto"/>
            <w:vAlign w:val="center"/>
            <w:hideMark/>
          </w:tcPr>
          <w:p w14:paraId="1563571E" w14:textId="218721BC" w:rsidR="009A3F81" w:rsidRPr="007844AB" w:rsidRDefault="00A8355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  <w:r w:rsidR="009A3F81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  <w:r w:rsidR="009A3F81"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br/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F11DA7D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AF7B6EB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C31101D" w14:textId="2212265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614411F5" w14:textId="253E0CF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4.33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B71D3A7" w14:textId="5938BF9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4.36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2C14205" w14:textId="37BBFF7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B0E8F75" w14:textId="72FF12C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4.80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8A26CF2" w14:textId="4B1618F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4.87 </w:t>
            </w:r>
          </w:p>
        </w:tc>
      </w:tr>
      <w:tr w:rsidR="009A3F81" w:rsidRPr="007844AB" w14:paraId="36D6C9D8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2B9D9245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7012A1F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2B9C4EC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BC46D86" w14:textId="6F66610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3.74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9AA74B7" w14:textId="16272AA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B4C4B72" w14:textId="24A9527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12F0E08" w14:textId="0894247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3.83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153A2C57" w14:textId="196CF22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4.44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73C3BA81" w14:textId="0E1AD11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4.41 </w:t>
            </w:r>
          </w:p>
        </w:tc>
      </w:tr>
      <w:tr w:rsidR="009A3F81" w:rsidRPr="007844AB" w14:paraId="148DCE2E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690A3B5C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489414BC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3EC41BE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49A300DF" w14:textId="1492777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3.71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0D6545C1" w14:textId="00FBAD3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131AF52" w14:textId="116F53D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3D187EA2" w14:textId="4FD7E4F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FBED561" w14:textId="2742551E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070CE3DA" w14:textId="3554134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</w:tr>
      <w:tr w:rsidR="009A3F81" w:rsidRPr="007844AB" w14:paraId="70B5AD40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1F2B8617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3C3EFDA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ED573AE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0DC3D339" w14:textId="026CA97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3.69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2C8AF2AC" w14:textId="27A11EE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98C7677" w14:textId="6DB217A7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26D2298" w14:textId="61EAF72C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4FD4EA33" w14:textId="76F90AE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4.06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36297D38" w14:textId="41E065F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</w:tr>
      <w:tr w:rsidR="009A3F81" w:rsidRPr="007844AB" w14:paraId="41DCCC8C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04C45D46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C3B04FE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7F3B77CF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27704400" w14:textId="0E64485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3.67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18ED7AF6" w14:textId="350265D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3.82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992E35D" w14:textId="13C948F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3.87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86B2B96" w14:textId="0EE00557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273F6DA" w14:textId="13349FFC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5D1EF78" w14:textId="0850AEE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3.97 </w:t>
            </w:r>
          </w:p>
        </w:tc>
      </w:tr>
      <w:tr w:rsidR="009A3F81" w:rsidRPr="007844AB" w14:paraId="177D85D5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4E9FFDA9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6AD31E53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403F3F80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573FA53" w14:textId="6666D5C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3.80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5D572069" w14:textId="3B4FE33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4.43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72834950" w14:textId="72AB71E5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4.53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2C70563" w14:textId="69362A2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3.94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8267244" w14:textId="17258B2C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5.03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5FA8999" w14:textId="685BB707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5.34 </w:t>
            </w:r>
          </w:p>
        </w:tc>
      </w:tr>
      <w:tr w:rsidR="009A3F81" w:rsidRPr="007844AB" w14:paraId="0B4AECEB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4583E849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7073234A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0C1DC7DF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6D895E65" w14:textId="30DF41F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3.70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49F74539" w14:textId="7FFF4EEB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3.86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2E27715A" w14:textId="4F29313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3.89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7053233" w14:textId="0A3E1C2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3D638CCB" w14:textId="0EE520E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2F1D1F6A" w14:textId="6B0721EF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4.18 </w:t>
            </w:r>
          </w:p>
        </w:tc>
      </w:tr>
      <w:tr w:rsidR="009A3F81" w:rsidRPr="007844AB" w14:paraId="3D6E4F75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546FAAD1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5AF8FDA6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1D27AE76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165CA097" w14:textId="237B4EA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3.79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7A896B69" w14:textId="4AC33A43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4EAA1F2" w14:textId="75765BF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4EAA4E30" w14:textId="3EDD30F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3.94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686622C" w14:textId="649FDEB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4.73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1C7130EA" w14:textId="77C6EA61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4.95 </w:t>
            </w:r>
          </w:p>
        </w:tc>
      </w:tr>
      <w:tr w:rsidR="009A3F81" w:rsidRPr="007844AB" w14:paraId="500F499F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4BEB1C29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5A436E0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57D9EB04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5E19E8C5" w14:textId="07D14F74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2303B21F" w14:textId="062DDA5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3.94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5FD51FF5" w14:textId="2520E87A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3.97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6FA329EB" w14:textId="1A95C639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3.81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618C0A70" w14:textId="45419EB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54796472" w14:textId="0A23673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</w:tr>
      <w:tr w:rsidR="009A3F81" w:rsidRPr="007844AB" w14:paraId="2B3361E3" w14:textId="77777777" w:rsidTr="003A688D">
        <w:trPr>
          <w:trHeight w:val="300"/>
          <w:jc w:val="center"/>
        </w:trPr>
        <w:tc>
          <w:tcPr>
            <w:tcW w:w="437" w:type="pct"/>
            <w:vMerge/>
            <w:vAlign w:val="center"/>
            <w:hideMark/>
          </w:tcPr>
          <w:p w14:paraId="75883B4A" w14:textId="77777777" w:rsidR="009A3F81" w:rsidRPr="007844AB" w:rsidRDefault="009A3F81" w:rsidP="009A3F81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0657809F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496" w:type="pct"/>
            <w:shd w:val="clear" w:color="auto" w:fill="auto"/>
            <w:noWrap/>
            <w:vAlign w:val="center"/>
            <w:hideMark/>
          </w:tcPr>
          <w:p w14:paraId="65EDF541" w14:textId="77777777" w:rsidR="009A3F81" w:rsidRPr="007844AB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7844A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625" w:type="pct"/>
            <w:shd w:val="clear" w:color="auto" w:fill="auto"/>
            <w:noWrap/>
            <w:vAlign w:val="center"/>
            <w:hideMark/>
          </w:tcPr>
          <w:p w14:paraId="74E69FDE" w14:textId="61C36652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14:paraId="4E8FFF02" w14:textId="4F07BA0D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4.03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0536D735" w14:textId="2C2469D8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4.06 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14:paraId="14E005B7" w14:textId="0FD509B0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7147EE8E" w14:textId="3317E006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623" w:type="pct"/>
            <w:shd w:val="clear" w:color="auto" w:fill="auto"/>
            <w:noWrap/>
            <w:vAlign w:val="bottom"/>
            <w:hideMark/>
          </w:tcPr>
          <w:p w14:paraId="6F97BCD0" w14:textId="570A38BB" w:rsidR="009A3F81" w:rsidRPr="009A3F81" w:rsidRDefault="009A3F81" w:rsidP="009A3F8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9A3F81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</w:tr>
    </w:tbl>
    <w:p w14:paraId="6D3F11B6" w14:textId="77777777" w:rsidR="007844AB" w:rsidRDefault="007844AB" w:rsidP="007844AB">
      <w:pPr>
        <w:spacing w:before="240" w:after="0"/>
        <w:rPr>
          <w:sz w:val="22"/>
          <w:szCs w:val="22"/>
          <w:lang w:eastAsia="zh-CN"/>
        </w:rPr>
      </w:pPr>
    </w:p>
    <w:bookmarkEnd w:id="4"/>
    <w:p w14:paraId="1A5FA7C6" w14:textId="77777777" w:rsidR="005D615F" w:rsidRDefault="005D615F" w:rsidP="005D615F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 above.</w:t>
      </w:r>
    </w:p>
    <w:p w14:paraId="62B41904" w14:textId="3AF2DB70" w:rsidR="005D615F" w:rsidRPr="001D0324" w:rsidRDefault="005D615F" w:rsidP="005D615F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="00B369FB">
        <w:rPr>
          <w:sz w:val="22"/>
          <w:szCs w:val="22"/>
          <w:lang w:val="en-US"/>
        </w:rPr>
        <w:t xml:space="preserve">UE Rx-Tx time difference </w:t>
      </w:r>
      <w:r>
        <w:rPr>
          <w:sz w:val="22"/>
          <w:szCs w:val="22"/>
          <w:lang w:val="en-US" w:eastAsia="zh-CN"/>
        </w:rPr>
        <w:t>measurement accuracy is sensitive to PRS BW</w:t>
      </w:r>
      <w:r w:rsidRPr="001D0324">
        <w:rPr>
          <w:sz w:val="22"/>
          <w:szCs w:val="22"/>
          <w:lang w:eastAsia="zh-CN"/>
        </w:rPr>
        <w:t>.</w:t>
      </w:r>
    </w:p>
    <w:p w14:paraId="3230903C" w14:textId="77777777" w:rsidR="005D615F" w:rsidRPr="001D0324" w:rsidRDefault="005D615F" w:rsidP="005D615F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proofErr w:type="spellStart"/>
      <w:r>
        <w:rPr>
          <w:sz w:val="22"/>
          <w:szCs w:val="22"/>
          <w:lang w:eastAsia="zh-CN"/>
        </w:rPr>
        <w:t>Repitions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PRS resource, e.g., by increasing PRS symbol number, will improve measurement accuracy</w:t>
      </w:r>
      <w:r w:rsidRPr="001D0324">
        <w:rPr>
          <w:sz w:val="22"/>
          <w:szCs w:val="22"/>
          <w:lang w:eastAsia="zh-CN"/>
        </w:rPr>
        <w:t>.</w:t>
      </w:r>
    </w:p>
    <w:p w14:paraId="0C1A2936" w14:textId="77777777" w:rsidR="005D615F" w:rsidRDefault="005D615F" w:rsidP="005D615F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62ABC72B" w14:textId="77777777" w:rsidR="005D615F" w:rsidRPr="001D2FBF" w:rsidRDefault="005D615F" w:rsidP="005D615F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7304B28E" w14:textId="6F575A34" w:rsidR="005D615F" w:rsidRDefault="005D615F" w:rsidP="005D615F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>
        <w:rPr>
          <w:sz w:val="22"/>
          <w:szCs w:val="22"/>
        </w:rPr>
        <w:t xml:space="preserve">contribution we provided </w:t>
      </w:r>
      <w:r>
        <w:rPr>
          <w:sz w:val="22"/>
          <w:szCs w:val="22"/>
          <w:lang w:val="en-US"/>
        </w:rPr>
        <w:t xml:space="preserve">simulation results for </w:t>
      </w:r>
      <w:r w:rsidR="00B369FB">
        <w:rPr>
          <w:sz w:val="22"/>
          <w:szCs w:val="22"/>
          <w:lang w:val="en-US"/>
        </w:rPr>
        <w:t>UE Rx-Tx time difference</w:t>
      </w:r>
      <w:r>
        <w:rPr>
          <w:sz w:val="22"/>
          <w:szCs w:val="22"/>
          <w:lang w:val="en-US"/>
        </w:rPr>
        <w:t xml:space="preserve"> measurement accuracy</w:t>
      </w:r>
      <w:r>
        <w:rPr>
          <w:sz w:val="22"/>
          <w:szCs w:val="22"/>
        </w:rPr>
        <w:t>.</w:t>
      </w:r>
      <w:bookmarkStart w:id="5" w:name="_Hlk23953093"/>
      <w:r>
        <w:rPr>
          <w:sz w:val="22"/>
          <w:szCs w:val="22"/>
        </w:rPr>
        <w:t xml:space="preserve"> Following observations are made.</w:t>
      </w:r>
    </w:p>
    <w:p w14:paraId="1642EE0B" w14:textId="40A80B60" w:rsidR="005D615F" w:rsidRPr="001D0324" w:rsidRDefault="005D615F" w:rsidP="005D615F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>Observation 1</w:t>
      </w:r>
      <w:r w:rsidR="00A83551">
        <w:rPr>
          <w:i/>
          <w:iCs/>
          <w:sz w:val="22"/>
          <w:szCs w:val="22"/>
          <w:lang w:eastAsia="zh-CN"/>
        </w:rPr>
        <w:t>.</w:t>
      </w:r>
      <w:r w:rsidR="00B369FB" w:rsidRPr="00B369FB">
        <w:rPr>
          <w:sz w:val="22"/>
          <w:szCs w:val="22"/>
          <w:lang w:val="en-US"/>
        </w:rPr>
        <w:t xml:space="preserve"> </w:t>
      </w:r>
      <w:r w:rsidR="00B369FB">
        <w:rPr>
          <w:sz w:val="22"/>
          <w:szCs w:val="22"/>
          <w:lang w:val="en-US"/>
        </w:rPr>
        <w:t>UE Rx-Tx time difference</w:t>
      </w:r>
      <w:r>
        <w:rPr>
          <w:sz w:val="22"/>
          <w:szCs w:val="22"/>
          <w:lang w:val="en-US" w:eastAsia="zh-CN"/>
        </w:rPr>
        <w:t xml:space="preserve"> measurement accuracy are very sensitive to PRS BW</w:t>
      </w:r>
      <w:r w:rsidRPr="001D0324">
        <w:rPr>
          <w:sz w:val="22"/>
          <w:szCs w:val="22"/>
          <w:lang w:eastAsia="zh-CN"/>
        </w:rPr>
        <w:t>.</w:t>
      </w:r>
    </w:p>
    <w:p w14:paraId="20B2EA99" w14:textId="77777777" w:rsidR="005D615F" w:rsidRPr="001D0324" w:rsidRDefault="005D615F" w:rsidP="005D615F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proofErr w:type="spellStart"/>
      <w:r>
        <w:rPr>
          <w:sz w:val="22"/>
          <w:szCs w:val="22"/>
          <w:lang w:eastAsia="zh-CN"/>
        </w:rPr>
        <w:t>Repitions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PRS resource, e.g., by increasing PRS symbol number, will improve measurement accuracy</w:t>
      </w:r>
      <w:r w:rsidRPr="001D0324">
        <w:rPr>
          <w:sz w:val="22"/>
          <w:szCs w:val="22"/>
          <w:lang w:eastAsia="zh-CN"/>
        </w:rPr>
        <w:t>.</w:t>
      </w:r>
    </w:p>
    <w:p w14:paraId="0ADEB7D1" w14:textId="77777777" w:rsidR="005D615F" w:rsidRPr="00762E12" w:rsidRDefault="005D615F" w:rsidP="005D615F">
      <w:pPr>
        <w:spacing w:before="360"/>
        <w:rPr>
          <w:sz w:val="22"/>
          <w:szCs w:val="22"/>
        </w:rPr>
      </w:pPr>
    </w:p>
    <w:bookmarkEnd w:id="5"/>
    <w:p w14:paraId="1D3E844D" w14:textId="77777777" w:rsidR="005D615F" w:rsidRPr="0064384A" w:rsidRDefault="005D615F" w:rsidP="005D61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02663A5E" w14:textId="77777777" w:rsidR="005D615F" w:rsidRPr="00E0512A" w:rsidRDefault="005D615F" w:rsidP="005D615F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E0512A">
        <w:rPr>
          <w:rFonts w:ascii="Times New Roman" w:hAnsi="Times New Roman"/>
          <w:szCs w:val="22"/>
        </w:rPr>
        <w:t>R4-2103586</w:t>
      </w:r>
      <w:r w:rsidRPr="00E0512A">
        <w:rPr>
          <w:rFonts w:ascii="Times New Roman" w:hAnsi="Times New Roman"/>
          <w:szCs w:val="22"/>
        </w:rPr>
        <w:tab/>
        <w:t>WF on NR positioning UE performance requirements, Intel Corporation</w:t>
      </w:r>
    </w:p>
    <w:p w14:paraId="26D9EB10" w14:textId="77777777" w:rsidR="005D615F" w:rsidRDefault="005D615F" w:rsidP="005D615F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E0512A">
        <w:rPr>
          <w:rFonts w:ascii="Times New Roman" w:hAnsi="Times New Roman"/>
          <w:szCs w:val="22"/>
        </w:rPr>
        <w:t>R4-2104092</w:t>
      </w:r>
      <w:r w:rsidRPr="00E0512A">
        <w:rPr>
          <w:rFonts w:ascii="Times New Roman" w:hAnsi="Times New Roman"/>
          <w:szCs w:val="22"/>
        </w:rPr>
        <w:tab/>
        <w:t xml:space="preserve">Summary of link level simulation result of RSTD, PRS RSRP and UE </w:t>
      </w:r>
      <w:proofErr w:type="spellStart"/>
      <w:r w:rsidRPr="00E0512A">
        <w:rPr>
          <w:rFonts w:ascii="Times New Roman" w:hAnsi="Times New Roman"/>
          <w:szCs w:val="22"/>
        </w:rPr>
        <w:t>DToA</w:t>
      </w:r>
      <w:proofErr w:type="spellEnd"/>
      <w:r w:rsidRPr="00E0512A">
        <w:rPr>
          <w:rFonts w:ascii="Times New Roman" w:hAnsi="Times New Roman"/>
          <w:szCs w:val="22"/>
        </w:rPr>
        <w:t>, Intel Corporation</w:t>
      </w:r>
    </w:p>
    <w:p w14:paraId="268BB9C7" w14:textId="232B07F4" w:rsidR="004A367C" w:rsidRPr="0004300E" w:rsidRDefault="0004300E" w:rsidP="0004300E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04300E">
        <w:rPr>
          <w:rFonts w:ascii="Times New Roman" w:hAnsi="Times New Roman"/>
          <w:szCs w:val="22"/>
        </w:rPr>
        <w:t>R4-2009127</w:t>
      </w:r>
      <w:r w:rsidRPr="0004300E">
        <w:rPr>
          <w:rFonts w:ascii="Times New Roman" w:hAnsi="Times New Roman"/>
          <w:szCs w:val="22"/>
        </w:rPr>
        <w:tab/>
        <w:t>Link-level simulation assumptions for UE Rx-Tx time difference measurements</w:t>
      </w:r>
      <w:r>
        <w:rPr>
          <w:rFonts w:ascii="Times New Roman" w:hAnsi="Times New Roman"/>
          <w:szCs w:val="22"/>
        </w:rPr>
        <w:t>,</w:t>
      </w:r>
      <w:r w:rsidRPr="0004300E">
        <w:rPr>
          <w:rFonts w:ascii="Times New Roman" w:hAnsi="Times New Roman"/>
          <w:szCs w:val="22"/>
        </w:rPr>
        <w:tab/>
        <w:t>Qualcomm Incorporated</w:t>
      </w:r>
    </w:p>
    <w:sectPr w:rsidR="004A367C" w:rsidRPr="0004300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FEF70" w14:textId="77777777" w:rsidR="00026964" w:rsidRDefault="00026964">
      <w:r>
        <w:separator/>
      </w:r>
    </w:p>
  </w:endnote>
  <w:endnote w:type="continuationSeparator" w:id="0">
    <w:p w14:paraId="3B123EDC" w14:textId="77777777" w:rsidR="00026964" w:rsidRDefault="0002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C4F5B" w14:textId="77777777" w:rsidR="00026964" w:rsidRDefault="00026964">
      <w:r>
        <w:separator/>
      </w:r>
    </w:p>
  </w:footnote>
  <w:footnote w:type="continuationSeparator" w:id="0">
    <w:p w14:paraId="107F0125" w14:textId="77777777" w:rsidR="00026964" w:rsidRDefault="00026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3C15DE" w:rsidRDefault="003C15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145D"/>
    <w:multiLevelType w:val="hybridMultilevel"/>
    <w:tmpl w:val="6214068A"/>
    <w:lvl w:ilvl="0" w:tplc="2C44A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AE822">
      <w:numFmt w:val="none"/>
      <w:lvlText w:val=""/>
      <w:lvlJc w:val="left"/>
      <w:pPr>
        <w:tabs>
          <w:tab w:val="num" w:pos="360"/>
        </w:tabs>
      </w:pPr>
    </w:lvl>
    <w:lvl w:ilvl="2" w:tplc="0F349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42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AE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E2A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3A7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2F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22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4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6"/>
  </w:num>
  <w:num w:numId="3">
    <w:abstractNumId w:val="33"/>
  </w:num>
  <w:num w:numId="4">
    <w:abstractNumId w:val="2"/>
  </w:num>
  <w:num w:numId="5">
    <w:abstractNumId w:val="19"/>
  </w:num>
  <w:num w:numId="6">
    <w:abstractNumId w:val="32"/>
  </w:num>
  <w:num w:numId="7">
    <w:abstractNumId w:val="29"/>
  </w:num>
  <w:num w:numId="8">
    <w:abstractNumId w:val="27"/>
  </w:num>
  <w:num w:numId="9">
    <w:abstractNumId w:val="5"/>
  </w:num>
  <w:num w:numId="10">
    <w:abstractNumId w:val="17"/>
  </w:num>
  <w:num w:numId="11">
    <w:abstractNumId w:val="8"/>
  </w:num>
  <w:num w:numId="12">
    <w:abstractNumId w:val="12"/>
  </w:num>
  <w:num w:numId="13">
    <w:abstractNumId w:val="13"/>
  </w:num>
  <w:num w:numId="14">
    <w:abstractNumId w:val="4"/>
  </w:num>
  <w:num w:numId="15">
    <w:abstractNumId w:val="3"/>
  </w:num>
  <w:num w:numId="16">
    <w:abstractNumId w:val="28"/>
  </w:num>
  <w:num w:numId="17">
    <w:abstractNumId w:val="10"/>
  </w:num>
  <w:num w:numId="18">
    <w:abstractNumId w:val="31"/>
  </w:num>
  <w:num w:numId="19">
    <w:abstractNumId w:val="25"/>
  </w:num>
  <w:num w:numId="20">
    <w:abstractNumId w:val="23"/>
  </w:num>
  <w:num w:numId="21">
    <w:abstractNumId w:val="21"/>
  </w:num>
  <w:num w:numId="22">
    <w:abstractNumId w:val="26"/>
  </w:num>
  <w:num w:numId="23">
    <w:abstractNumId w:val="14"/>
  </w:num>
  <w:num w:numId="24">
    <w:abstractNumId w:val="15"/>
  </w:num>
  <w:num w:numId="25">
    <w:abstractNumId w:val="20"/>
  </w:num>
  <w:num w:numId="26">
    <w:abstractNumId w:val="11"/>
  </w:num>
  <w:num w:numId="27">
    <w:abstractNumId w:val="24"/>
  </w:num>
  <w:num w:numId="28">
    <w:abstractNumId w:val="16"/>
  </w:num>
  <w:num w:numId="29">
    <w:abstractNumId w:val="1"/>
  </w:num>
  <w:num w:numId="30">
    <w:abstractNumId w:val="22"/>
  </w:num>
  <w:num w:numId="31">
    <w:abstractNumId w:val="9"/>
  </w:num>
  <w:num w:numId="32">
    <w:abstractNumId w:val="18"/>
  </w:num>
  <w:num w:numId="33">
    <w:abstractNumId w:val="0"/>
  </w:num>
  <w:num w:numId="3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964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00E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6D1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843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D7E26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748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7963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F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0324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212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C4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20A7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5DE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E2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9EA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67CF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67C"/>
    <w:rsid w:val="004A398A"/>
    <w:rsid w:val="004A461B"/>
    <w:rsid w:val="004A7485"/>
    <w:rsid w:val="004B0AB6"/>
    <w:rsid w:val="004B0E62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5BFF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2BA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177F4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120"/>
    <w:rsid w:val="0058338F"/>
    <w:rsid w:val="005833C2"/>
    <w:rsid w:val="005842EC"/>
    <w:rsid w:val="00584A96"/>
    <w:rsid w:val="00584F57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15F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4A02"/>
    <w:rsid w:val="006B5703"/>
    <w:rsid w:val="006B590C"/>
    <w:rsid w:val="006B62E7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5162"/>
    <w:rsid w:val="006C60F5"/>
    <w:rsid w:val="006C715A"/>
    <w:rsid w:val="006C72C2"/>
    <w:rsid w:val="006D01D3"/>
    <w:rsid w:val="006D1869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079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FDD"/>
    <w:rsid w:val="007817A5"/>
    <w:rsid w:val="00782036"/>
    <w:rsid w:val="00782254"/>
    <w:rsid w:val="0078320C"/>
    <w:rsid w:val="00783DD5"/>
    <w:rsid w:val="007844AB"/>
    <w:rsid w:val="00784537"/>
    <w:rsid w:val="00785940"/>
    <w:rsid w:val="00785FE5"/>
    <w:rsid w:val="0078605F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5B1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388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5D2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B5"/>
    <w:rsid w:val="008B48D4"/>
    <w:rsid w:val="008B4919"/>
    <w:rsid w:val="008B4A5D"/>
    <w:rsid w:val="008B5B2A"/>
    <w:rsid w:val="008B6779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1C7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A8C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EA"/>
    <w:rsid w:val="00963904"/>
    <w:rsid w:val="009647A4"/>
    <w:rsid w:val="00964E3C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77DF1"/>
    <w:rsid w:val="009811CE"/>
    <w:rsid w:val="0098188F"/>
    <w:rsid w:val="009828FE"/>
    <w:rsid w:val="00982BD6"/>
    <w:rsid w:val="009837FE"/>
    <w:rsid w:val="00984578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3F81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048F"/>
    <w:rsid w:val="00A8177A"/>
    <w:rsid w:val="00A83013"/>
    <w:rsid w:val="00A83551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01C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9FB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95E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14DE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36F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0AEA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E5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2D6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4B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13B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5C1E"/>
    <w:rsid w:val="00CE6BD9"/>
    <w:rsid w:val="00CE773A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2D1F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FA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21B7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BA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B7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4E1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C27"/>
    <w:rsid w:val="00EC7D27"/>
    <w:rsid w:val="00ED0067"/>
    <w:rsid w:val="00ED0D7E"/>
    <w:rsid w:val="00ED1072"/>
    <w:rsid w:val="00ED16B3"/>
    <w:rsid w:val="00ED1B6B"/>
    <w:rsid w:val="00ED1BA3"/>
    <w:rsid w:val="00ED2177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4FF4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738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29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4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469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8EF3D-046A-45A2-AB37-62C45DF6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18</cp:revision>
  <cp:lastPrinted>1899-12-31T23:00:00Z</cp:lastPrinted>
  <dcterms:created xsi:type="dcterms:W3CDTF">2021-03-23T08:52:00Z</dcterms:created>
  <dcterms:modified xsi:type="dcterms:W3CDTF">2021-04-02T15:37:00Z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